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05CFC" w14:textId="325558BC" w:rsidR="00972F63" w:rsidRPr="00502BE3" w:rsidRDefault="00115EAC" w:rsidP="00C90FE9">
      <w:pPr>
        <w:pStyle w:val="ContentOutdentY"/>
        <w:rPr>
          <w:rFonts w:eastAsiaTheme="majorEastAsia" w:cstheme="majorBidi"/>
          <w:b/>
          <w:snapToGrid/>
          <w:color w:val="78A22F" w:themeColor="accent3"/>
          <w:sz w:val="40"/>
          <w:lang w:val="nb-NO"/>
        </w:rPr>
      </w:pPr>
      <w:r w:rsidRPr="00115EAC">
        <w:rPr>
          <w:rFonts w:eastAsiaTheme="majorEastAsia" w:cstheme="majorBidi"/>
          <w:b/>
          <w:snapToGrid/>
          <w:color w:val="78A22F" w:themeColor="accent3"/>
          <w:sz w:val="40"/>
          <w:lang w:val="nb-NO"/>
        </w:rPr>
        <w:t>AT: Spesiell signatur Elektro og Automatisering</w:t>
      </w:r>
    </w:p>
    <w:p w14:paraId="2808646B" w14:textId="391FADC1" w:rsidR="00502BE3" w:rsidRPr="001D39D0" w:rsidRDefault="00502BE3" w:rsidP="00502BE3">
      <w:pPr>
        <w:pStyle w:val="Heading2"/>
        <w:rPr>
          <w:rFonts w:cs="Arial"/>
          <w:szCs w:val="24"/>
          <w:lang w:val="nb-NO"/>
        </w:rPr>
      </w:pPr>
      <w:r w:rsidRPr="001D39D0">
        <w:rPr>
          <w:rFonts w:cs="Arial"/>
          <w:szCs w:val="24"/>
          <w:lang w:val="nb-NO"/>
        </w:rPr>
        <w:t>Hvem skriver under på spesiell signatur?</w:t>
      </w:r>
      <w:r w:rsidRPr="001D39D0">
        <w:rPr>
          <w:rFonts w:cs="Arial"/>
          <w:szCs w:val="24"/>
          <w:lang w:val="nb-NO"/>
        </w:rPr>
        <w:br/>
        <w:t>REF: LAE-512 Elektroplanlegging iht. FSE</w:t>
      </w:r>
      <w:r w:rsidRPr="001D39D0">
        <w:rPr>
          <w:rFonts w:cs="Arial"/>
          <w:szCs w:val="24"/>
          <w:lang w:val="nb-NO"/>
        </w:rPr>
        <w:br/>
        <w:t>REF: L</w:t>
      </w:r>
      <w:r w:rsidR="003B7DA2">
        <w:rPr>
          <w:rFonts w:cs="Arial"/>
          <w:szCs w:val="24"/>
          <w:lang w:val="nb-NO"/>
        </w:rPr>
        <w:t>-</w:t>
      </w:r>
      <w:r w:rsidRPr="001D39D0">
        <w:rPr>
          <w:rFonts w:cs="Arial"/>
          <w:szCs w:val="24"/>
          <w:lang w:val="nb-NO"/>
        </w:rPr>
        <w:t>210 Arbeidets og entre tillatelse i Yara Porsgrunn</w:t>
      </w:r>
    </w:p>
    <w:p w14:paraId="650111EB" w14:textId="77777777" w:rsidR="00502BE3" w:rsidRPr="001D39D0" w:rsidRDefault="00502BE3" w:rsidP="00502BE3">
      <w:pPr>
        <w:rPr>
          <w:rFonts w:cs="Arial"/>
          <w:sz w:val="24"/>
          <w:szCs w:val="24"/>
          <w:lang w:val="nb-NO"/>
        </w:rPr>
      </w:pPr>
    </w:p>
    <w:p w14:paraId="75195549" w14:textId="77777777" w:rsidR="00502BE3" w:rsidRPr="001D39D0" w:rsidRDefault="00502BE3" w:rsidP="00502BE3">
      <w:pPr>
        <w:ind w:left="1134"/>
        <w:rPr>
          <w:rFonts w:cs="Arial"/>
          <w:b/>
          <w:bCs/>
          <w:sz w:val="24"/>
          <w:szCs w:val="24"/>
          <w:lang w:val="nb-NO"/>
        </w:rPr>
      </w:pPr>
      <w:r w:rsidRPr="001D39D0">
        <w:rPr>
          <w:rFonts w:cs="Arial"/>
          <w:sz w:val="24"/>
          <w:szCs w:val="24"/>
          <w:lang w:val="nb-NO"/>
        </w:rPr>
        <w:t xml:space="preserve">Det er fagansvarlig i området som godkjenner planlegging iht FSE ved å </w:t>
      </w:r>
      <w:r w:rsidRPr="001D39D0">
        <w:rPr>
          <w:rFonts w:cs="Arial"/>
          <w:sz w:val="24"/>
          <w:szCs w:val="24"/>
          <w:lang w:val="nb-NO"/>
        </w:rPr>
        <w:br/>
        <w:t>godkjenne AT ved «spesiell signatur»</w:t>
      </w:r>
      <w:r w:rsidRPr="001D39D0">
        <w:rPr>
          <w:rFonts w:cs="Arial"/>
          <w:sz w:val="24"/>
          <w:szCs w:val="24"/>
          <w:lang w:val="nb-NO"/>
        </w:rPr>
        <w:br/>
      </w:r>
    </w:p>
    <w:p w14:paraId="67E9C774" w14:textId="77777777" w:rsidR="00502BE3" w:rsidRPr="001D39D0" w:rsidRDefault="00502BE3" w:rsidP="00502BE3">
      <w:pPr>
        <w:ind w:left="1134"/>
        <w:rPr>
          <w:rFonts w:cs="Arial"/>
          <w:b/>
          <w:bCs/>
          <w:sz w:val="24"/>
          <w:szCs w:val="24"/>
          <w:lang w:val="nb-NO"/>
        </w:rPr>
      </w:pPr>
      <w:r w:rsidRPr="001D39D0">
        <w:rPr>
          <w:rFonts w:cs="Arial"/>
          <w:b/>
          <w:bCs/>
          <w:sz w:val="24"/>
          <w:szCs w:val="24"/>
          <w:lang w:val="nb-NO"/>
        </w:rPr>
        <w:t xml:space="preserve">Fagligansvarlig: </w:t>
      </w:r>
    </w:p>
    <w:p w14:paraId="0E95A9C0" w14:textId="7116A65E" w:rsidR="00502BE3" w:rsidRPr="001D39D0" w:rsidRDefault="00997558" w:rsidP="004A39B5">
      <w:pPr>
        <w:ind w:firstLine="1134"/>
        <w:rPr>
          <w:rFonts w:cs="Arial"/>
          <w:sz w:val="24"/>
          <w:szCs w:val="24"/>
          <w:lang w:val="nb-NO"/>
        </w:rPr>
      </w:pPr>
      <w:r>
        <w:rPr>
          <w:rFonts w:cs="Arial"/>
          <w:sz w:val="24"/>
          <w:szCs w:val="24"/>
          <w:lang w:val="nb-NO"/>
        </w:rPr>
        <w:t>Simon Brage</w:t>
      </w:r>
      <w:r w:rsidR="00EF329A">
        <w:rPr>
          <w:rFonts w:cs="Arial"/>
          <w:sz w:val="24"/>
          <w:szCs w:val="24"/>
          <w:lang w:val="nb-NO"/>
        </w:rPr>
        <w:t xml:space="preserve"> Høimyr</w:t>
      </w:r>
      <w:r>
        <w:rPr>
          <w:rFonts w:cs="Arial"/>
          <w:sz w:val="24"/>
          <w:szCs w:val="24"/>
          <w:lang w:val="nb-NO"/>
        </w:rPr>
        <w:t xml:space="preserve">  </w:t>
      </w:r>
      <w:r w:rsidR="00502BE3" w:rsidRPr="001D39D0">
        <w:rPr>
          <w:rFonts w:cs="Arial"/>
          <w:sz w:val="24"/>
          <w:szCs w:val="24"/>
          <w:lang w:val="nb-NO"/>
        </w:rPr>
        <w:t xml:space="preserve"> </w:t>
      </w:r>
      <w:r w:rsidR="008046B0">
        <w:rPr>
          <w:rFonts w:cs="Arial"/>
          <w:sz w:val="24"/>
          <w:szCs w:val="24"/>
          <w:lang w:val="nb-NO"/>
        </w:rPr>
        <w:tab/>
      </w:r>
      <w:r w:rsidR="00502BE3" w:rsidRPr="001D39D0">
        <w:rPr>
          <w:rFonts w:cs="Arial"/>
          <w:sz w:val="24"/>
          <w:szCs w:val="24"/>
          <w:lang w:val="nb-NO"/>
        </w:rPr>
        <w:t xml:space="preserve">Mob: </w:t>
      </w:r>
      <w:r>
        <w:rPr>
          <w:rFonts w:cs="Arial"/>
          <w:sz w:val="24"/>
          <w:szCs w:val="24"/>
          <w:lang w:val="nb-NO"/>
        </w:rPr>
        <w:t>971 92 929</w:t>
      </w:r>
    </w:p>
    <w:p w14:paraId="1E9DE0DA" w14:textId="77777777" w:rsidR="00502BE3" w:rsidRPr="001D39D0" w:rsidRDefault="00502BE3" w:rsidP="00502BE3">
      <w:pPr>
        <w:ind w:left="1134"/>
        <w:rPr>
          <w:rFonts w:cs="Arial"/>
          <w:b/>
          <w:bCs/>
          <w:sz w:val="24"/>
          <w:szCs w:val="24"/>
          <w:lang w:val="nb-NO"/>
        </w:rPr>
      </w:pPr>
    </w:p>
    <w:p w14:paraId="29C7C438" w14:textId="77777777" w:rsidR="00502BE3" w:rsidRPr="001D39D0" w:rsidRDefault="00502BE3" w:rsidP="00502BE3">
      <w:pPr>
        <w:ind w:left="1134"/>
        <w:rPr>
          <w:rFonts w:cs="Arial"/>
          <w:sz w:val="24"/>
          <w:szCs w:val="24"/>
          <w:lang w:val="nb-NO"/>
        </w:rPr>
      </w:pPr>
      <w:r w:rsidRPr="001D39D0">
        <w:rPr>
          <w:rFonts w:cs="Arial"/>
          <w:b/>
          <w:bCs/>
          <w:sz w:val="24"/>
          <w:szCs w:val="24"/>
          <w:lang w:val="nb-NO"/>
        </w:rPr>
        <w:t>Automatisering:</w:t>
      </w:r>
    </w:p>
    <w:p w14:paraId="6FBF5495" w14:textId="24DD342C" w:rsidR="00502BE3" w:rsidRPr="00E02E67" w:rsidRDefault="00502BE3" w:rsidP="004A39B5">
      <w:pPr>
        <w:ind w:left="1134"/>
        <w:rPr>
          <w:rFonts w:cs="Arial"/>
          <w:sz w:val="24"/>
          <w:szCs w:val="24"/>
          <w:lang w:val="nb-NO"/>
        </w:rPr>
      </w:pPr>
      <w:r w:rsidRPr="00E02E67">
        <w:rPr>
          <w:rFonts w:cs="Arial"/>
          <w:sz w:val="24"/>
          <w:szCs w:val="24"/>
          <w:lang w:val="nb-NO"/>
        </w:rPr>
        <w:t>Simen</w:t>
      </w:r>
      <w:r w:rsidR="00E02E67" w:rsidRPr="00E02E67">
        <w:rPr>
          <w:rFonts w:cs="Arial"/>
          <w:sz w:val="24"/>
          <w:szCs w:val="24"/>
          <w:lang w:val="nb-NO"/>
        </w:rPr>
        <w:t xml:space="preserve"> Vrålstad</w:t>
      </w:r>
      <w:r w:rsidRPr="00E02E67">
        <w:rPr>
          <w:rFonts w:cs="Arial"/>
          <w:sz w:val="24"/>
          <w:szCs w:val="24"/>
          <w:lang w:val="nb-NO"/>
        </w:rPr>
        <w:tab/>
        <w:t>Mob: 450 00 266</w:t>
      </w:r>
      <w:r w:rsidRPr="00E02E67">
        <w:rPr>
          <w:rFonts w:cs="Arial"/>
          <w:sz w:val="24"/>
          <w:szCs w:val="24"/>
          <w:lang w:val="nb-NO"/>
        </w:rPr>
        <w:tab/>
        <w:t>KSF / FG2</w:t>
      </w:r>
      <w:r w:rsidRPr="00E02E67">
        <w:rPr>
          <w:rFonts w:cs="Arial"/>
          <w:sz w:val="24"/>
          <w:szCs w:val="24"/>
          <w:lang w:val="nb-NO"/>
        </w:rPr>
        <w:br/>
        <w:t xml:space="preserve">Jan </w:t>
      </w:r>
      <w:r w:rsidR="00E02E67">
        <w:rPr>
          <w:rFonts w:cs="Arial"/>
          <w:sz w:val="24"/>
          <w:szCs w:val="24"/>
          <w:lang w:val="nb-NO"/>
        </w:rPr>
        <w:t>Bjørtuft</w:t>
      </w:r>
      <w:r w:rsidRPr="00E02E67">
        <w:rPr>
          <w:rFonts w:cs="Arial"/>
          <w:sz w:val="24"/>
          <w:szCs w:val="24"/>
          <w:lang w:val="nb-NO"/>
        </w:rPr>
        <w:t xml:space="preserve">             </w:t>
      </w:r>
      <w:r w:rsidR="008046B0" w:rsidRPr="00E02E67">
        <w:rPr>
          <w:rFonts w:cs="Arial"/>
          <w:sz w:val="24"/>
          <w:szCs w:val="24"/>
          <w:lang w:val="nb-NO"/>
        </w:rPr>
        <w:tab/>
      </w:r>
      <w:r w:rsidRPr="00E02E67">
        <w:rPr>
          <w:rFonts w:cs="Arial"/>
          <w:sz w:val="24"/>
          <w:szCs w:val="24"/>
          <w:lang w:val="nb-NO"/>
        </w:rPr>
        <w:t>Mob: 406 23 860</w:t>
      </w:r>
      <w:r w:rsidRPr="00E02E67">
        <w:rPr>
          <w:rFonts w:cs="Arial"/>
          <w:sz w:val="24"/>
          <w:szCs w:val="24"/>
          <w:lang w:val="nb-NO"/>
        </w:rPr>
        <w:tab/>
        <w:t>FG3 / FG4</w:t>
      </w:r>
    </w:p>
    <w:p w14:paraId="1A1CD9D5" w14:textId="2BDB2C44" w:rsidR="00502BE3" w:rsidRPr="003B7DA2" w:rsidRDefault="00502BE3" w:rsidP="004933CA">
      <w:pPr>
        <w:ind w:firstLine="1134"/>
        <w:rPr>
          <w:rFonts w:cs="Arial"/>
          <w:sz w:val="24"/>
          <w:szCs w:val="24"/>
          <w:lang w:val="nb-NO"/>
        </w:rPr>
      </w:pPr>
      <w:r w:rsidRPr="003B7DA2">
        <w:rPr>
          <w:rFonts w:cs="Arial"/>
          <w:sz w:val="24"/>
          <w:szCs w:val="24"/>
          <w:lang w:val="nb-NO"/>
        </w:rPr>
        <w:t>Kenneth</w:t>
      </w:r>
      <w:r w:rsidR="00800939" w:rsidRPr="003B7DA2">
        <w:rPr>
          <w:rFonts w:cs="Arial"/>
          <w:sz w:val="24"/>
          <w:szCs w:val="24"/>
          <w:lang w:val="nb-NO"/>
        </w:rPr>
        <w:t xml:space="preserve"> Tråne</w:t>
      </w:r>
      <w:r w:rsidRPr="003B7DA2">
        <w:rPr>
          <w:rFonts w:cs="Arial"/>
          <w:sz w:val="24"/>
          <w:szCs w:val="24"/>
          <w:lang w:val="nb-NO"/>
        </w:rPr>
        <w:t xml:space="preserve">       </w:t>
      </w:r>
      <w:r w:rsidR="008046B0" w:rsidRPr="003B7DA2">
        <w:rPr>
          <w:rFonts w:cs="Arial"/>
          <w:sz w:val="24"/>
          <w:szCs w:val="24"/>
          <w:lang w:val="nb-NO"/>
        </w:rPr>
        <w:tab/>
      </w:r>
      <w:r w:rsidRPr="003B7DA2">
        <w:rPr>
          <w:rFonts w:cs="Arial"/>
          <w:sz w:val="24"/>
          <w:szCs w:val="24"/>
          <w:lang w:val="nb-NO"/>
        </w:rPr>
        <w:t xml:space="preserve">Mob: 464 05 901 </w:t>
      </w:r>
      <w:r w:rsidRPr="003B7DA2">
        <w:rPr>
          <w:rFonts w:cs="Arial"/>
          <w:sz w:val="24"/>
          <w:szCs w:val="24"/>
          <w:lang w:val="nb-NO"/>
        </w:rPr>
        <w:tab/>
        <w:t>SSO</w:t>
      </w:r>
    </w:p>
    <w:p w14:paraId="5FDD840A" w14:textId="2B5187CB" w:rsidR="00502BE3" w:rsidRPr="003B7DA2" w:rsidRDefault="00DC1AA0" w:rsidP="004A39B5">
      <w:pPr>
        <w:ind w:firstLine="1134"/>
        <w:rPr>
          <w:rFonts w:cs="Arial"/>
          <w:sz w:val="24"/>
          <w:szCs w:val="24"/>
          <w:lang w:val="nb-NO"/>
        </w:rPr>
      </w:pPr>
      <w:r w:rsidRPr="00332523">
        <w:rPr>
          <w:rFonts w:cs="Arial"/>
          <w:color w:val="00B0F0"/>
          <w:sz w:val="24"/>
          <w:szCs w:val="24"/>
          <w:lang w:val="nb-NO"/>
        </w:rPr>
        <w:t>Sveinung Riis</w:t>
      </w:r>
      <w:r w:rsidR="00502BE3" w:rsidRPr="00332523">
        <w:rPr>
          <w:rFonts w:cs="Arial"/>
          <w:color w:val="00B0F0"/>
          <w:sz w:val="24"/>
          <w:szCs w:val="24"/>
          <w:lang w:val="nb-NO"/>
        </w:rPr>
        <w:t xml:space="preserve">        </w:t>
      </w:r>
      <w:r w:rsidR="00502BE3" w:rsidRPr="00332523">
        <w:rPr>
          <w:rFonts w:cs="Arial"/>
          <w:color w:val="00B0F0"/>
          <w:sz w:val="24"/>
          <w:szCs w:val="24"/>
          <w:lang w:val="nb-NO"/>
        </w:rPr>
        <w:tab/>
        <w:t>Mob: 9</w:t>
      </w:r>
      <w:r w:rsidR="00332523" w:rsidRPr="00332523">
        <w:rPr>
          <w:rFonts w:cs="Arial"/>
          <w:color w:val="00B0F0"/>
          <w:sz w:val="24"/>
          <w:szCs w:val="24"/>
          <w:lang w:val="nb-NO"/>
        </w:rPr>
        <w:t>05 47 990</w:t>
      </w:r>
      <w:r w:rsidR="00502BE3" w:rsidRPr="003B7DA2">
        <w:rPr>
          <w:rFonts w:cs="Arial"/>
          <w:sz w:val="24"/>
          <w:szCs w:val="24"/>
          <w:lang w:val="nb-NO"/>
        </w:rPr>
        <w:tab/>
        <w:t>NII</w:t>
      </w:r>
    </w:p>
    <w:p w14:paraId="501F4E4C" w14:textId="77777777" w:rsidR="00502BE3" w:rsidRPr="003B7DA2" w:rsidRDefault="00502BE3" w:rsidP="00502BE3">
      <w:pPr>
        <w:ind w:left="1134"/>
        <w:rPr>
          <w:rFonts w:cs="Arial"/>
          <w:b/>
          <w:bCs/>
          <w:sz w:val="24"/>
          <w:szCs w:val="24"/>
          <w:lang w:val="nb-NO"/>
        </w:rPr>
      </w:pPr>
    </w:p>
    <w:p w14:paraId="5C0B8B34" w14:textId="77777777" w:rsidR="00502BE3" w:rsidRPr="001D39D0" w:rsidRDefault="00502BE3" w:rsidP="00502BE3">
      <w:pPr>
        <w:ind w:left="1134"/>
        <w:rPr>
          <w:rFonts w:cs="Arial"/>
          <w:sz w:val="24"/>
          <w:szCs w:val="24"/>
          <w:lang w:val="nb-NO"/>
        </w:rPr>
      </w:pPr>
      <w:r w:rsidRPr="001D39D0">
        <w:rPr>
          <w:rFonts w:cs="Arial"/>
          <w:b/>
          <w:bCs/>
          <w:sz w:val="24"/>
          <w:szCs w:val="24"/>
          <w:lang w:val="nb-NO"/>
        </w:rPr>
        <w:t>Elektro:</w:t>
      </w:r>
      <w:r w:rsidRPr="001D39D0">
        <w:rPr>
          <w:rFonts w:cs="Arial"/>
          <w:sz w:val="24"/>
          <w:szCs w:val="24"/>
          <w:lang w:val="nb-NO"/>
        </w:rPr>
        <w:t xml:space="preserve"> </w:t>
      </w:r>
    </w:p>
    <w:p w14:paraId="2812135F" w14:textId="713D23FF" w:rsidR="008046B0" w:rsidRDefault="004933CA" w:rsidP="004A39B5">
      <w:pPr>
        <w:ind w:firstLine="1134"/>
        <w:rPr>
          <w:rFonts w:cs="Arial"/>
          <w:sz w:val="24"/>
          <w:szCs w:val="24"/>
          <w:lang w:val="nb-NO"/>
        </w:rPr>
      </w:pPr>
      <w:r>
        <w:rPr>
          <w:rFonts w:cs="Arial"/>
          <w:sz w:val="24"/>
          <w:szCs w:val="24"/>
          <w:lang w:val="nb-NO"/>
        </w:rPr>
        <w:t>Simon Brage</w:t>
      </w:r>
      <w:r w:rsidR="00800939">
        <w:rPr>
          <w:rFonts w:cs="Arial"/>
          <w:sz w:val="24"/>
          <w:szCs w:val="24"/>
          <w:lang w:val="nb-NO"/>
        </w:rPr>
        <w:t xml:space="preserve"> Høimyr</w:t>
      </w:r>
      <w:r>
        <w:rPr>
          <w:rFonts w:cs="Arial"/>
          <w:sz w:val="24"/>
          <w:szCs w:val="24"/>
          <w:lang w:val="nb-NO"/>
        </w:rPr>
        <w:t xml:space="preserve"> </w:t>
      </w:r>
      <w:r w:rsidR="004A39B5">
        <w:rPr>
          <w:rFonts w:cs="Arial"/>
          <w:sz w:val="24"/>
          <w:szCs w:val="24"/>
          <w:lang w:val="nb-NO"/>
        </w:rPr>
        <w:tab/>
      </w:r>
      <w:r w:rsidR="00502BE3" w:rsidRPr="001D39D0">
        <w:rPr>
          <w:rFonts w:cs="Arial"/>
          <w:sz w:val="24"/>
          <w:szCs w:val="24"/>
          <w:lang w:val="nb-NO"/>
        </w:rPr>
        <w:t xml:space="preserve">Mob: 971 92 929 </w:t>
      </w:r>
      <w:r w:rsidR="00502BE3" w:rsidRPr="001D39D0">
        <w:rPr>
          <w:rFonts w:cs="Arial"/>
          <w:sz w:val="24"/>
          <w:szCs w:val="24"/>
          <w:lang w:val="nb-NO"/>
        </w:rPr>
        <w:tab/>
      </w:r>
      <w:r w:rsidR="00707F34" w:rsidRPr="00707F34">
        <w:rPr>
          <w:rFonts w:cs="Arial"/>
          <w:color w:val="00B0F0"/>
          <w:sz w:val="24"/>
          <w:szCs w:val="24"/>
          <w:lang w:val="nb-NO"/>
        </w:rPr>
        <w:t>SSO /DVL / TT</w:t>
      </w:r>
    </w:p>
    <w:p w14:paraId="41E842AD" w14:textId="704FF32F" w:rsidR="00502BE3" w:rsidRPr="001D39D0" w:rsidRDefault="00502BE3" w:rsidP="004A39B5">
      <w:pPr>
        <w:ind w:firstLine="1134"/>
        <w:rPr>
          <w:rFonts w:cs="Arial"/>
          <w:sz w:val="24"/>
          <w:szCs w:val="24"/>
          <w:lang w:val="nb-NO"/>
        </w:rPr>
      </w:pPr>
      <w:r w:rsidRPr="001D39D0">
        <w:rPr>
          <w:rFonts w:cs="Arial"/>
          <w:sz w:val="24"/>
          <w:szCs w:val="24"/>
          <w:lang w:val="nb-NO"/>
        </w:rPr>
        <w:t>Stein Arve</w:t>
      </w:r>
      <w:r w:rsidR="00800939">
        <w:rPr>
          <w:rFonts w:cs="Arial"/>
          <w:sz w:val="24"/>
          <w:szCs w:val="24"/>
          <w:lang w:val="nb-NO"/>
        </w:rPr>
        <w:t xml:space="preserve"> Gløsmyr</w:t>
      </w:r>
      <w:r w:rsidRPr="001D39D0">
        <w:rPr>
          <w:rFonts w:cs="Arial"/>
          <w:sz w:val="24"/>
          <w:szCs w:val="24"/>
          <w:lang w:val="nb-NO"/>
        </w:rPr>
        <w:t xml:space="preserve">     </w:t>
      </w:r>
      <w:r w:rsidR="008046B0">
        <w:rPr>
          <w:rFonts w:cs="Arial"/>
          <w:sz w:val="24"/>
          <w:szCs w:val="24"/>
          <w:lang w:val="nb-NO"/>
        </w:rPr>
        <w:tab/>
      </w:r>
      <w:r w:rsidRPr="001D39D0">
        <w:rPr>
          <w:rFonts w:cs="Arial"/>
          <w:sz w:val="24"/>
          <w:szCs w:val="24"/>
          <w:lang w:val="nb-NO"/>
        </w:rPr>
        <w:t>Mob: 971</w:t>
      </w:r>
      <w:r w:rsidR="007E7489">
        <w:rPr>
          <w:rFonts w:cs="Arial"/>
          <w:sz w:val="24"/>
          <w:szCs w:val="24"/>
          <w:lang w:val="nb-NO"/>
        </w:rPr>
        <w:t xml:space="preserve"> </w:t>
      </w:r>
      <w:r w:rsidRPr="001D39D0">
        <w:rPr>
          <w:rFonts w:cs="Arial"/>
          <w:sz w:val="24"/>
          <w:szCs w:val="24"/>
          <w:lang w:val="nb-NO"/>
        </w:rPr>
        <w:t>89</w:t>
      </w:r>
      <w:r w:rsidR="007E7489">
        <w:rPr>
          <w:rFonts w:cs="Arial"/>
          <w:sz w:val="24"/>
          <w:szCs w:val="24"/>
          <w:lang w:val="nb-NO"/>
        </w:rPr>
        <w:t xml:space="preserve"> </w:t>
      </w:r>
      <w:r w:rsidRPr="001D39D0">
        <w:rPr>
          <w:rFonts w:cs="Arial"/>
          <w:sz w:val="24"/>
          <w:szCs w:val="24"/>
          <w:lang w:val="nb-NO"/>
        </w:rPr>
        <w:t>958</w:t>
      </w:r>
      <w:r w:rsidRPr="001D39D0">
        <w:rPr>
          <w:rFonts w:cs="Arial"/>
          <w:sz w:val="24"/>
          <w:szCs w:val="24"/>
          <w:lang w:val="nb-NO"/>
        </w:rPr>
        <w:tab/>
        <w:t xml:space="preserve">FG3 / FG4 </w:t>
      </w:r>
      <w:r w:rsidRPr="001D39D0">
        <w:rPr>
          <w:rFonts w:cs="Arial"/>
          <w:sz w:val="24"/>
          <w:szCs w:val="24"/>
          <w:lang w:val="nb-NO"/>
        </w:rPr>
        <w:tab/>
      </w:r>
    </w:p>
    <w:p w14:paraId="0652B933" w14:textId="1B13F487" w:rsidR="00502BE3" w:rsidRDefault="00502BE3" w:rsidP="008046B0">
      <w:pPr>
        <w:ind w:firstLine="1134"/>
        <w:rPr>
          <w:rFonts w:cs="Arial"/>
          <w:sz w:val="24"/>
          <w:szCs w:val="24"/>
          <w:lang w:val="nb-NO"/>
        </w:rPr>
      </w:pPr>
      <w:r w:rsidRPr="007E7489">
        <w:rPr>
          <w:rFonts w:cs="Arial"/>
          <w:sz w:val="24"/>
          <w:szCs w:val="24"/>
          <w:lang w:val="nb-NO"/>
        </w:rPr>
        <w:t>Sveinar</w:t>
      </w:r>
      <w:r w:rsidR="00800939">
        <w:rPr>
          <w:rFonts w:cs="Arial"/>
          <w:sz w:val="24"/>
          <w:szCs w:val="24"/>
          <w:lang w:val="nb-NO"/>
        </w:rPr>
        <w:t xml:space="preserve"> Inge Samuelsen</w:t>
      </w:r>
      <w:r w:rsidRPr="007E7489">
        <w:rPr>
          <w:rFonts w:cs="Arial"/>
          <w:sz w:val="24"/>
          <w:szCs w:val="24"/>
          <w:lang w:val="nb-NO"/>
        </w:rPr>
        <w:t xml:space="preserve">  </w:t>
      </w:r>
      <w:r w:rsidRPr="00EF329A">
        <w:rPr>
          <w:rFonts w:cs="Arial"/>
          <w:sz w:val="24"/>
          <w:szCs w:val="24"/>
          <w:lang w:val="nb-NO"/>
        </w:rPr>
        <w:t>Mob: 934 15 048</w:t>
      </w:r>
      <w:r w:rsidRPr="00EF329A">
        <w:rPr>
          <w:rFonts w:cs="Arial"/>
          <w:sz w:val="24"/>
          <w:szCs w:val="24"/>
          <w:lang w:val="nb-NO"/>
        </w:rPr>
        <w:tab/>
        <w:t>NII</w:t>
      </w:r>
    </w:p>
    <w:p w14:paraId="19A35702" w14:textId="0E1B0E5F" w:rsidR="00BC3813" w:rsidRPr="00DC1AA0" w:rsidRDefault="00BC3813" w:rsidP="008046B0">
      <w:pPr>
        <w:ind w:firstLine="1134"/>
        <w:rPr>
          <w:rFonts w:cs="Arial"/>
          <w:sz w:val="24"/>
          <w:szCs w:val="24"/>
          <w:lang w:val="nb-NO"/>
        </w:rPr>
      </w:pPr>
      <w:r w:rsidRPr="00DC1AA0">
        <w:rPr>
          <w:rFonts w:cs="Arial"/>
          <w:color w:val="00B0F0"/>
          <w:sz w:val="24"/>
          <w:szCs w:val="24"/>
          <w:lang w:val="nb-NO"/>
        </w:rPr>
        <w:t>John Richard Friberg</w:t>
      </w:r>
      <w:r w:rsidRPr="00DC1AA0">
        <w:rPr>
          <w:rFonts w:cs="Arial"/>
          <w:color w:val="00B0F0"/>
          <w:sz w:val="24"/>
          <w:szCs w:val="24"/>
          <w:lang w:val="nb-NO"/>
        </w:rPr>
        <w:tab/>
        <w:t>Mob:</w:t>
      </w:r>
      <w:r w:rsidR="00707F34" w:rsidRPr="00DC1AA0">
        <w:rPr>
          <w:rFonts w:cs="Arial"/>
          <w:color w:val="00B0F0"/>
          <w:sz w:val="24"/>
          <w:szCs w:val="24"/>
          <w:lang w:val="nb-NO"/>
        </w:rPr>
        <w:t xml:space="preserve"> 901 69 619</w:t>
      </w:r>
      <w:r w:rsidR="00707F34" w:rsidRPr="00DC1AA0">
        <w:rPr>
          <w:rFonts w:cs="Arial"/>
          <w:color w:val="00B0F0"/>
          <w:sz w:val="24"/>
          <w:szCs w:val="24"/>
          <w:lang w:val="nb-NO"/>
        </w:rPr>
        <w:tab/>
        <w:t>KSF / FG2 / Skip</w:t>
      </w:r>
    </w:p>
    <w:p w14:paraId="2E977E8B" w14:textId="77777777" w:rsidR="00502BE3" w:rsidRPr="00DC1AA0" w:rsidRDefault="00502BE3" w:rsidP="00502BE3">
      <w:pPr>
        <w:ind w:left="1134"/>
        <w:rPr>
          <w:rFonts w:cs="Arial"/>
          <w:sz w:val="24"/>
          <w:szCs w:val="24"/>
          <w:lang w:val="nb-NO"/>
        </w:rPr>
      </w:pPr>
    </w:p>
    <w:p w14:paraId="04DE6A00" w14:textId="77777777" w:rsidR="00502BE3" w:rsidRPr="00DC1AA0" w:rsidRDefault="00502BE3" w:rsidP="00502BE3">
      <w:pPr>
        <w:ind w:left="1134"/>
        <w:rPr>
          <w:rFonts w:cs="Arial"/>
          <w:sz w:val="24"/>
          <w:szCs w:val="24"/>
          <w:lang w:val="nb-NO"/>
        </w:rPr>
      </w:pPr>
    </w:p>
    <w:p w14:paraId="63952AC2" w14:textId="77777777" w:rsidR="00502BE3" w:rsidRPr="001D39D0" w:rsidRDefault="00502BE3" w:rsidP="00502BE3">
      <w:pPr>
        <w:pStyle w:val="Heading2"/>
        <w:rPr>
          <w:rFonts w:cs="Arial"/>
          <w:szCs w:val="24"/>
        </w:rPr>
      </w:pPr>
      <w:proofErr w:type="spellStart"/>
      <w:r w:rsidRPr="001D39D0">
        <w:rPr>
          <w:rFonts w:cs="Arial"/>
          <w:szCs w:val="24"/>
        </w:rPr>
        <w:t>Tilleggskrav</w:t>
      </w:r>
      <w:proofErr w:type="spellEnd"/>
      <w:r w:rsidRPr="001D39D0">
        <w:rPr>
          <w:rFonts w:cs="Arial"/>
          <w:szCs w:val="24"/>
        </w:rPr>
        <w:t xml:space="preserve"> – «</w:t>
      </w:r>
      <w:proofErr w:type="spellStart"/>
      <w:r w:rsidRPr="001D39D0">
        <w:rPr>
          <w:rFonts w:cs="Arial"/>
          <w:szCs w:val="24"/>
        </w:rPr>
        <w:t>Spesiell</w:t>
      </w:r>
      <w:proofErr w:type="spellEnd"/>
      <w:r w:rsidRPr="001D39D0">
        <w:rPr>
          <w:rFonts w:cs="Arial"/>
          <w:szCs w:val="24"/>
        </w:rPr>
        <w:t xml:space="preserve"> </w:t>
      </w:r>
      <w:proofErr w:type="spellStart"/>
      <w:r w:rsidRPr="001D39D0">
        <w:rPr>
          <w:rFonts w:cs="Arial"/>
          <w:szCs w:val="24"/>
        </w:rPr>
        <w:t>signatur</w:t>
      </w:r>
      <w:proofErr w:type="spellEnd"/>
      <w:r w:rsidRPr="001D39D0">
        <w:rPr>
          <w:rFonts w:cs="Arial"/>
          <w:szCs w:val="24"/>
        </w:rPr>
        <w:t xml:space="preserve">» </w:t>
      </w:r>
    </w:p>
    <w:p w14:paraId="6C964D7C" w14:textId="77777777" w:rsidR="00502BE3" w:rsidRPr="001D39D0" w:rsidRDefault="00502BE3" w:rsidP="00502BE3">
      <w:pPr>
        <w:ind w:firstLine="1134"/>
        <w:rPr>
          <w:rFonts w:eastAsia="Times New Roman" w:cs="Arial"/>
          <w:sz w:val="24"/>
          <w:szCs w:val="24"/>
          <w:lang w:val="nb-NO" w:eastAsia="nb-NO"/>
        </w:rPr>
      </w:pPr>
      <w:r w:rsidRPr="001D39D0">
        <w:rPr>
          <w:rFonts w:eastAsia="Times New Roman" w:cs="Arial"/>
          <w:sz w:val="24"/>
          <w:szCs w:val="24"/>
          <w:lang w:val="nb-NO" w:eastAsia="nb-NO"/>
        </w:rPr>
        <w:t>Det er i tillegg til FSE krav til spesiell signatur ved:</w:t>
      </w:r>
    </w:p>
    <w:p w14:paraId="5D27754C" w14:textId="77777777" w:rsidR="00502BE3" w:rsidRPr="001D39D0" w:rsidRDefault="00502BE3" w:rsidP="00502BE3">
      <w:pPr>
        <w:numPr>
          <w:ilvl w:val="0"/>
          <w:numId w:val="12"/>
        </w:numPr>
        <w:textAlignment w:val="center"/>
        <w:rPr>
          <w:rFonts w:eastAsia="Times New Roman" w:cs="Arial"/>
          <w:sz w:val="24"/>
          <w:szCs w:val="24"/>
          <w:lang w:eastAsia="nb-NO"/>
        </w:rPr>
      </w:pPr>
      <w:proofErr w:type="spellStart"/>
      <w:r w:rsidRPr="001D39D0">
        <w:rPr>
          <w:rFonts w:eastAsia="Times New Roman" w:cs="Arial"/>
          <w:sz w:val="24"/>
          <w:szCs w:val="24"/>
          <w:lang w:eastAsia="nb-NO"/>
        </w:rPr>
        <w:t>Endring</w:t>
      </w:r>
      <w:proofErr w:type="spellEnd"/>
      <w:r w:rsidRPr="001D39D0">
        <w:rPr>
          <w:rFonts w:eastAsia="Times New Roman" w:cs="Arial"/>
          <w:sz w:val="24"/>
          <w:szCs w:val="24"/>
          <w:lang w:eastAsia="nb-NO"/>
        </w:rPr>
        <w:t xml:space="preserve"> </w:t>
      </w:r>
      <w:proofErr w:type="spellStart"/>
      <w:r w:rsidRPr="001D39D0">
        <w:rPr>
          <w:rFonts w:eastAsia="Times New Roman" w:cs="Arial"/>
          <w:sz w:val="24"/>
          <w:szCs w:val="24"/>
          <w:lang w:eastAsia="nb-NO"/>
        </w:rPr>
        <w:t>i</w:t>
      </w:r>
      <w:proofErr w:type="spellEnd"/>
      <w:r w:rsidRPr="001D39D0">
        <w:rPr>
          <w:rFonts w:eastAsia="Times New Roman" w:cs="Arial"/>
          <w:sz w:val="24"/>
          <w:szCs w:val="24"/>
          <w:lang w:eastAsia="nb-NO"/>
        </w:rPr>
        <w:t xml:space="preserve"> </w:t>
      </w:r>
      <w:proofErr w:type="spellStart"/>
      <w:r w:rsidRPr="001D39D0">
        <w:rPr>
          <w:rFonts w:eastAsia="Times New Roman" w:cs="Arial"/>
          <w:sz w:val="24"/>
          <w:szCs w:val="24"/>
          <w:lang w:eastAsia="nb-NO"/>
        </w:rPr>
        <w:t>styre</w:t>
      </w:r>
      <w:proofErr w:type="spellEnd"/>
      <w:r w:rsidRPr="001D39D0">
        <w:rPr>
          <w:rFonts w:eastAsia="Times New Roman" w:cs="Arial"/>
          <w:sz w:val="24"/>
          <w:szCs w:val="24"/>
          <w:lang w:eastAsia="nb-NO"/>
        </w:rPr>
        <w:t xml:space="preserve">- </w:t>
      </w:r>
      <w:proofErr w:type="spellStart"/>
      <w:r w:rsidRPr="001D39D0">
        <w:rPr>
          <w:rFonts w:eastAsia="Times New Roman" w:cs="Arial"/>
          <w:sz w:val="24"/>
          <w:szCs w:val="24"/>
          <w:lang w:eastAsia="nb-NO"/>
        </w:rPr>
        <w:t>og</w:t>
      </w:r>
      <w:proofErr w:type="spellEnd"/>
      <w:r w:rsidRPr="001D39D0">
        <w:rPr>
          <w:rFonts w:eastAsia="Times New Roman" w:cs="Arial"/>
          <w:sz w:val="24"/>
          <w:szCs w:val="24"/>
          <w:lang w:eastAsia="nb-NO"/>
        </w:rPr>
        <w:t xml:space="preserve"> </w:t>
      </w:r>
      <w:proofErr w:type="spellStart"/>
      <w:r w:rsidRPr="001D39D0">
        <w:rPr>
          <w:rFonts w:eastAsia="Times New Roman" w:cs="Arial"/>
          <w:sz w:val="24"/>
          <w:szCs w:val="24"/>
          <w:lang w:eastAsia="nb-NO"/>
        </w:rPr>
        <w:t>sikkerhetssystemene</w:t>
      </w:r>
      <w:proofErr w:type="spellEnd"/>
      <w:r w:rsidRPr="001D39D0">
        <w:rPr>
          <w:rFonts w:eastAsia="Times New Roman" w:cs="Arial"/>
          <w:sz w:val="24"/>
          <w:szCs w:val="24"/>
          <w:lang w:eastAsia="nb-NO"/>
        </w:rPr>
        <w:t xml:space="preserve"> </w:t>
      </w:r>
    </w:p>
    <w:p w14:paraId="4DCBCA23" w14:textId="77777777" w:rsidR="00502BE3" w:rsidRPr="001D39D0" w:rsidRDefault="00502BE3" w:rsidP="00502BE3">
      <w:pPr>
        <w:numPr>
          <w:ilvl w:val="0"/>
          <w:numId w:val="12"/>
        </w:numPr>
        <w:textAlignment w:val="center"/>
        <w:rPr>
          <w:rFonts w:eastAsia="Times New Roman" w:cs="Arial"/>
          <w:sz w:val="24"/>
          <w:szCs w:val="24"/>
          <w:lang w:val="nb-NO" w:eastAsia="nb-NO"/>
        </w:rPr>
      </w:pPr>
      <w:r w:rsidRPr="001D39D0">
        <w:rPr>
          <w:rFonts w:eastAsia="Times New Roman" w:cs="Arial"/>
          <w:sz w:val="24"/>
          <w:szCs w:val="24"/>
          <w:lang w:val="nb-NO" w:eastAsia="nb-NO"/>
        </w:rPr>
        <w:t>Ved arbeid nærmere enn 5 meter fra automatisering-, bryter-, høyspent-rom.</w:t>
      </w:r>
    </w:p>
    <w:p w14:paraId="1E167F47" w14:textId="77777777" w:rsidR="00502BE3" w:rsidRPr="001D39D0" w:rsidRDefault="00502BE3" w:rsidP="00502BE3">
      <w:pPr>
        <w:textAlignment w:val="center"/>
        <w:rPr>
          <w:rFonts w:eastAsia="Times New Roman" w:cs="Arial"/>
          <w:sz w:val="24"/>
          <w:szCs w:val="24"/>
          <w:lang w:val="nb-NO" w:eastAsia="nb-NO"/>
        </w:rPr>
      </w:pPr>
    </w:p>
    <w:p w14:paraId="601D831C" w14:textId="77777777" w:rsidR="00502BE3" w:rsidRPr="001D39D0" w:rsidRDefault="00502BE3" w:rsidP="00502BE3">
      <w:pPr>
        <w:ind w:left="1134"/>
        <w:textAlignment w:val="center"/>
        <w:rPr>
          <w:rFonts w:eastAsia="Times New Roman" w:cs="Arial"/>
          <w:sz w:val="24"/>
          <w:szCs w:val="24"/>
          <w:lang w:val="nb-NO" w:eastAsia="nb-NO"/>
        </w:rPr>
      </w:pPr>
      <w:r w:rsidRPr="001D39D0">
        <w:rPr>
          <w:rFonts w:eastAsia="Times New Roman" w:cs="Arial"/>
          <w:sz w:val="24"/>
          <w:szCs w:val="24"/>
          <w:lang w:val="nb-NO" w:eastAsia="nb-NO"/>
        </w:rPr>
        <w:t>Den fagansvarlige, stedfortreder som skriver under på dette må ha relevant kunnskap</w:t>
      </w:r>
      <w:r w:rsidRPr="001D39D0">
        <w:rPr>
          <w:rFonts w:eastAsia="Times New Roman" w:cs="Arial"/>
          <w:sz w:val="24"/>
          <w:szCs w:val="24"/>
          <w:lang w:val="nb-NO" w:eastAsia="nb-NO"/>
        </w:rPr>
        <w:br/>
        <w:t>om oppgaven.</w:t>
      </w:r>
    </w:p>
    <w:p w14:paraId="2468D57A" w14:textId="77777777" w:rsidR="00502BE3" w:rsidRPr="001D39D0" w:rsidRDefault="00502BE3" w:rsidP="00502BE3">
      <w:pPr>
        <w:rPr>
          <w:rFonts w:cs="Arial"/>
          <w:sz w:val="24"/>
          <w:szCs w:val="24"/>
          <w:lang w:val="nb-NO"/>
        </w:rPr>
      </w:pPr>
    </w:p>
    <w:p w14:paraId="64D25C92" w14:textId="77777777" w:rsidR="00502BE3" w:rsidRPr="001D39D0" w:rsidRDefault="00502BE3" w:rsidP="00502BE3">
      <w:pPr>
        <w:pStyle w:val="Heading2"/>
        <w:rPr>
          <w:rFonts w:cs="Arial"/>
          <w:szCs w:val="24"/>
          <w:lang w:val="nb-NO"/>
        </w:rPr>
      </w:pPr>
      <w:r w:rsidRPr="001D39D0">
        <w:rPr>
          <w:rFonts w:cs="Arial"/>
          <w:szCs w:val="24"/>
          <w:lang w:val="nb-NO"/>
        </w:rPr>
        <w:t>Hvem skriver under på spesiell signatur i fagansvarligs fravær.</w:t>
      </w:r>
    </w:p>
    <w:p w14:paraId="7536302B" w14:textId="77777777" w:rsidR="00502BE3" w:rsidRPr="001D39D0" w:rsidRDefault="00502BE3" w:rsidP="00502BE3">
      <w:pPr>
        <w:ind w:left="1134"/>
        <w:rPr>
          <w:rFonts w:cs="Arial"/>
          <w:sz w:val="24"/>
          <w:szCs w:val="24"/>
          <w:lang w:val="nb-NO"/>
        </w:rPr>
      </w:pPr>
      <w:r w:rsidRPr="001D39D0">
        <w:rPr>
          <w:rFonts w:cs="Arial"/>
          <w:sz w:val="24"/>
          <w:szCs w:val="24"/>
          <w:lang w:val="nb-NO"/>
        </w:rPr>
        <w:t>Hovedregel er at fagansvarlig i samme fag i samme område godkjenner</w:t>
      </w:r>
      <w:r w:rsidRPr="001D39D0">
        <w:rPr>
          <w:rFonts w:cs="Arial"/>
          <w:sz w:val="24"/>
          <w:szCs w:val="24"/>
          <w:lang w:val="nb-NO"/>
        </w:rPr>
        <w:br/>
        <w:t>(Ferdigvare, gass – området)</w:t>
      </w:r>
    </w:p>
    <w:p w14:paraId="3AE2C760" w14:textId="2EB524E0" w:rsidR="00502BE3" w:rsidRPr="001D39D0" w:rsidRDefault="00502BE3" w:rsidP="00502BE3">
      <w:pPr>
        <w:ind w:left="1134"/>
        <w:rPr>
          <w:rFonts w:cs="Arial"/>
          <w:sz w:val="24"/>
          <w:szCs w:val="24"/>
          <w:lang w:val="nb-NO"/>
        </w:rPr>
      </w:pPr>
      <w:r w:rsidRPr="001D39D0">
        <w:rPr>
          <w:rFonts w:cs="Arial"/>
          <w:sz w:val="24"/>
          <w:szCs w:val="24"/>
          <w:lang w:val="nb-NO"/>
        </w:rPr>
        <w:br/>
        <w:t>Er begge to borte skriver fagansvarlig El for Aut og Aut for El i samme område.</w:t>
      </w:r>
      <w:r w:rsidRPr="001D39D0">
        <w:rPr>
          <w:rFonts w:cs="Arial"/>
          <w:sz w:val="24"/>
          <w:szCs w:val="24"/>
          <w:lang w:val="nb-NO"/>
        </w:rPr>
        <w:br/>
      </w:r>
      <w:r w:rsidRPr="001D39D0">
        <w:rPr>
          <w:rFonts w:cs="Arial"/>
          <w:sz w:val="24"/>
          <w:szCs w:val="24"/>
          <w:lang w:val="nb-NO"/>
        </w:rPr>
        <w:lastRenderedPageBreak/>
        <w:t>Er ingen av disse på jobb kontaktes S</w:t>
      </w:r>
      <w:r w:rsidR="00A61139">
        <w:rPr>
          <w:rFonts w:cs="Arial"/>
          <w:sz w:val="24"/>
          <w:szCs w:val="24"/>
          <w:lang w:val="nb-NO"/>
        </w:rPr>
        <w:t>imon Brage Høimyr</w:t>
      </w:r>
      <w:r w:rsidRPr="001D39D0">
        <w:rPr>
          <w:rFonts w:cs="Arial"/>
          <w:sz w:val="24"/>
          <w:szCs w:val="24"/>
          <w:lang w:val="nb-NO"/>
        </w:rPr>
        <w:t xml:space="preserve"> som skriver under, eller peker ut en annen fagansvarlig.</w:t>
      </w:r>
    </w:p>
    <w:p w14:paraId="29077B21" w14:textId="77777777" w:rsidR="00502BE3" w:rsidRPr="001D39D0" w:rsidRDefault="00502BE3" w:rsidP="00502BE3">
      <w:pPr>
        <w:ind w:left="1134"/>
        <w:rPr>
          <w:rFonts w:cs="Arial"/>
          <w:sz w:val="24"/>
          <w:szCs w:val="24"/>
          <w:lang w:val="nb-NO"/>
        </w:rPr>
      </w:pPr>
    </w:p>
    <w:p w14:paraId="1F0B5EE2" w14:textId="77777777" w:rsidR="00502BE3" w:rsidRPr="001D39D0" w:rsidRDefault="00502BE3" w:rsidP="00502BE3">
      <w:pPr>
        <w:ind w:left="1134"/>
        <w:rPr>
          <w:rFonts w:cs="Arial"/>
          <w:b/>
          <w:bCs/>
          <w:sz w:val="24"/>
          <w:szCs w:val="24"/>
          <w:lang w:val="nb-NO"/>
        </w:rPr>
      </w:pPr>
      <w:r w:rsidRPr="001D39D0">
        <w:rPr>
          <w:rFonts w:cs="Arial"/>
          <w:b/>
          <w:bCs/>
          <w:sz w:val="24"/>
          <w:szCs w:val="24"/>
          <w:lang w:val="nb-NO"/>
        </w:rPr>
        <w:t>Da blir rekkefølgen slik:</w:t>
      </w:r>
      <w:r w:rsidRPr="001D39D0">
        <w:rPr>
          <w:rFonts w:cs="Arial"/>
          <w:b/>
          <w:bCs/>
          <w:sz w:val="24"/>
          <w:szCs w:val="24"/>
          <w:lang w:val="nb-NO"/>
        </w:rPr>
        <w:tab/>
      </w:r>
      <w:r w:rsidRPr="001D39D0">
        <w:rPr>
          <w:rFonts w:cs="Arial"/>
          <w:b/>
          <w:bCs/>
          <w:sz w:val="24"/>
          <w:szCs w:val="24"/>
          <w:lang w:val="nb-NO"/>
        </w:rPr>
        <w:tab/>
        <w:t>Fagansvarlige:</w:t>
      </w:r>
    </w:p>
    <w:p w14:paraId="1243B8EE" w14:textId="75C00BC6" w:rsidR="00502BE3" w:rsidRPr="007E7489" w:rsidRDefault="00502BE3" w:rsidP="00502BE3">
      <w:pPr>
        <w:ind w:left="1134"/>
        <w:rPr>
          <w:rFonts w:cs="Arial"/>
          <w:sz w:val="24"/>
          <w:szCs w:val="24"/>
          <w:lang w:val="en-US"/>
        </w:rPr>
      </w:pPr>
      <w:proofErr w:type="spellStart"/>
      <w:r w:rsidRPr="007E7489">
        <w:rPr>
          <w:rFonts w:cs="Arial"/>
          <w:sz w:val="24"/>
          <w:szCs w:val="24"/>
          <w:lang w:val="en-US"/>
        </w:rPr>
        <w:t>Aut</w:t>
      </w:r>
      <w:proofErr w:type="spellEnd"/>
      <w:r w:rsidRPr="007E7489">
        <w:rPr>
          <w:rFonts w:cs="Arial"/>
          <w:sz w:val="24"/>
          <w:szCs w:val="24"/>
          <w:lang w:val="en-US"/>
        </w:rPr>
        <w:t>:</w:t>
      </w:r>
      <w:r w:rsidRPr="007E7489">
        <w:rPr>
          <w:rFonts w:cs="Arial"/>
          <w:sz w:val="24"/>
          <w:szCs w:val="24"/>
          <w:lang w:val="en-US"/>
        </w:rPr>
        <w:tab/>
        <w:t>KSF / FG2</w:t>
      </w:r>
      <w:r w:rsidRPr="007E7489">
        <w:rPr>
          <w:rFonts w:cs="Arial"/>
          <w:sz w:val="24"/>
          <w:szCs w:val="24"/>
          <w:lang w:val="en-US"/>
        </w:rPr>
        <w:tab/>
      </w:r>
      <w:r w:rsidRPr="007E7489">
        <w:rPr>
          <w:rFonts w:cs="Arial"/>
          <w:sz w:val="24"/>
          <w:szCs w:val="24"/>
          <w:lang w:val="en-US"/>
        </w:rPr>
        <w:tab/>
        <w:t xml:space="preserve">Simen – Jan – </w:t>
      </w:r>
      <w:r w:rsidR="00447F23" w:rsidRPr="00447F23">
        <w:rPr>
          <w:rFonts w:cs="Arial"/>
          <w:color w:val="00B0F0"/>
          <w:sz w:val="24"/>
          <w:szCs w:val="24"/>
          <w:lang w:val="nb-NO"/>
        </w:rPr>
        <w:t>John Richard</w:t>
      </w:r>
    </w:p>
    <w:p w14:paraId="4B1A381C" w14:textId="77777777" w:rsidR="00502BE3" w:rsidRPr="001D39D0" w:rsidRDefault="00502BE3" w:rsidP="00502BE3">
      <w:pPr>
        <w:ind w:left="1134"/>
        <w:rPr>
          <w:rFonts w:cs="Arial"/>
          <w:sz w:val="24"/>
          <w:szCs w:val="24"/>
          <w:lang w:val="nb-NO"/>
        </w:rPr>
      </w:pPr>
      <w:r w:rsidRPr="001D39D0">
        <w:rPr>
          <w:rFonts w:cs="Arial"/>
          <w:sz w:val="24"/>
          <w:szCs w:val="24"/>
          <w:lang w:val="nb-NO"/>
        </w:rPr>
        <w:t>Aut:</w:t>
      </w:r>
      <w:r w:rsidRPr="001D39D0">
        <w:rPr>
          <w:rFonts w:cs="Arial"/>
          <w:sz w:val="24"/>
          <w:szCs w:val="24"/>
          <w:lang w:val="nb-NO"/>
        </w:rPr>
        <w:tab/>
        <w:t>FG3 / FG4</w:t>
      </w:r>
      <w:r w:rsidRPr="001D39D0">
        <w:rPr>
          <w:rFonts w:cs="Arial"/>
          <w:sz w:val="24"/>
          <w:szCs w:val="24"/>
          <w:lang w:val="nb-NO"/>
        </w:rPr>
        <w:tab/>
      </w:r>
      <w:r w:rsidRPr="001D39D0">
        <w:rPr>
          <w:rFonts w:cs="Arial"/>
          <w:sz w:val="24"/>
          <w:szCs w:val="24"/>
          <w:lang w:val="nb-NO"/>
        </w:rPr>
        <w:tab/>
        <w:t>Jan – Simen – Stein Arve</w:t>
      </w:r>
    </w:p>
    <w:p w14:paraId="47E7661C" w14:textId="171B3A5B" w:rsidR="00502BE3" w:rsidRPr="000E6155" w:rsidRDefault="00502BE3" w:rsidP="00502BE3">
      <w:pPr>
        <w:ind w:left="1134"/>
        <w:rPr>
          <w:rFonts w:cs="Arial"/>
          <w:color w:val="00B0F0"/>
          <w:sz w:val="24"/>
          <w:szCs w:val="24"/>
          <w:lang w:val="nb-NO"/>
        </w:rPr>
      </w:pPr>
      <w:r w:rsidRPr="001D39D0">
        <w:rPr>
          <w:rFonts w:cs="Arial"/>
          <w:sz w:val="24"/>
          <w:szCs w:val="24"/>
          <w:lang w:val="nb-NO"/>
        </w:rPr>
        <w:t>Aut:</w:t>
      </w:r>
      <w:r w:rsidRPr="001D39D0">
        <w:rPr>
          <w:rFonts w:cs="Arial"/>
          <w:sz w:val="24"/>
          <w:szCs w:val="24"/>
          <w:lang w:val="nb-NO"/>
        </w:rPr>
        <w:tab/>
        <w:t>SSO</w:t>
      </w:r>
      <w:r w:rsidRPr="001D39D0">
        <w:rPr>
          <w:rFonts w:cs="Arial"/>
          <w:sz w:val="24"/>
          <w:szCs w:val="24"/>
          <w:lang w:val="nb-NO"/>
        </w:rPr>
        <w:tab/>
      </w:r>
      <w:r w:rsidRPr="001D39D0">
        <w:rPr>
          <w:rFonts w:cs="Arial"/>
          <w:sz w:val="24"/>
          <w:szCs w:val="24"/>
          <w:lang w:val="nb-NO"/>
        </w:rPr>
        <w:tab/>
        <w:t xml:space="preserve">Kenneth – </w:t>
      </w:r>
      <w:r w:rsidR="000E6155" w:rsidRPr="000E6155">
        <w:rPr>
          <w:rFonts w:cs="Arial"/>
          <w:color w:val="00B0F0"/>
          <w:sz w:val="24"/>
          <w:szCs w:val="24"/>
          <w:lang w:val="nb-NO"/>
        </w:rPr>
        <w:t>Sveinung</w:t>
      </w:r>
      <w:r w:rsidRPr="001D39D0">
        <w:rPr>
          <w:rFonts w:cs="Arial"/>
          <w:sz w:val="24"/>
          <w:szCs w:val="24"/>
          <w:lang w:val="nb-NO"/>
        </w:rPr>
        <w:t xml:space="preserve"> – </w:t>
      </w:r>
      <w:r w:rsidR="000E6155" w:rsidRPr="000E6155">
        <w:rPr>
          <w:rFonts w:cs="Arial"/>
          <w:color w:val="00B0F0"/>
          <w:sz w:val="24"/>
          <w:szCs w:val="24"/>
          <w:lang w:val="nb-NO"/>
        </w:rPr>
        <w:t>Simon Brage</w:t>
      </w:r>
    </w:p>
    <w:p w14:paraId="13451525" w14:textId="61DC8EE3" w:rsidR="00502BE3" w:rsidRPr="00332523" w:rsidRDefault="00502BE3" w:rsidP="00502BE3">
      <w:pPr>
        <w:ind w:left="1134"/>
        <w:rPr>
          <w:rFonts w:cs="Arial"/>
          <w:sz w:val="24"/>
          <w:szCs w:val="24"/>
          <w:lang w:val="nb-NO"/>
        </w:rPr>
      </w:pPr>
      <w:r w:rsidRPr="00332523">
        <w:rPr>
          <w:rFonts w:cs="Arial"/>
          <w:sz w:val="24"/>
          <w:szCs w:val="24"/>
          <w:lang w:val="nb-NO"/>
        </w:rPr>
        <w:t>Aut:</w:t>
      </w:r>
      <w:r w:rsidRPr="00332523">
        <w:rPr>
          <w:rFonts w:cs="Arial"/>
          <w:sz w:val="24"/>
          <w:szCs w:val="24"/>
          <w:lang w:val="nb-NO"/>
        </w:rPr>
        <w:tab/>
        <w:t>NII</w:t>
      </w:r>
      <w:r w:rsidRPr="00332523">
        <w:rPr>
          <w:rFonts w:cs="Arial"/>
          <w:sz w:val="24"/>
          <w:szCs w:val="24"/>
          <w:lang w:val="nb-NO"/>
        </w:rPr>
        <w:tab/>
      </w:r>
      <w:r w:rsidRPr="00332523">
        <w:rPr>
          <w:rFonts w:cs="Arial"/>
          <w:sz w:val="24"/>
          <w:szCs w:val="24"/>
          <w:lang w:val="nb-NO"/>
        </w:rPr>
        <w:tab/>
      </w:r>
      <w:r w:rsidR="00332523" w:rsidRPr="00332523">
        <w:rPr>
          <w:rFonts w:cs="Arial"/>
          <w:color w:val="00B0F0"/>
          <w:sz w:val="24"/>
          <w:szCs w:val="24"/>
          <w:lang w:val="nb-NO"/>
        </w:rPr>
        <w:t xml:space="preserve">Sveinung </w:t>
      </w:r>
      <w:r w:rsidRPr="00332523">
        <w:rPr>
          <w:rFonts w:cs="Arial"/>
          <w:color w:val="00B0F0"/>
          <w:sz w:val="24"/>
          <w:szCs w:val="24"/>
          <w:lang w:val="nb-NO"/>
        </w:rPr>
        <w:t xml:space="preserve"> </w:t>
      </w:r>
      <w:r w:rsidRPr="00332523">
        <w:rPr>
          <w:rFonts w:cs="Arial"/>
          <w:sz w:val="24"/>
          <w:szCs w:val="24"/>
          <w:lang w:val="nb-NO"/>
        </w:rPr>
        <w:t>– Kenneth – Svei</w:t>
      </w:r>
      <w:r w:rsidR="007E7489" w:rsidRPr="00332523">
        <w:rPr>
          <w:rFonts w:cs="Arial"/>
          <w:sz w:val="24"/>
          <w:szCs w:val="24"/>
          <w:lang w:val="nb-NO"/>
        </w:rPr>
        <w:t>nar</w:t>
      </w:r>
    </w:p>
    <w:p w14:paraId="5C48DF2B" w14:textId="77777777" w:rsidR="00502BE3" w:rsidRPr="00332523" w:rsidRDefault="00502BE3" w:rsidP="00502BE3">
      <w:pPr>
        <w:ind w:left="1134"/>
        <w:rPr>
          <w:rFonts w:cs="Arial"/>
          <w:sz w:val="24"/>
          <w:szCs w:val="24"/>
          <w:lang w:val="nb-NO"/>
        </w:rPr>
      </w:pPr>
    </w:p>
    <w:p w14:paraId="72A64D55" w14:textId="36E64D3A" w:rsidR="00502BE3" w:rsidRPr="000E6155" w:rsidRDefault="00502BE3" w:rsidP="00502BE3">
      <w:pPr>
        <w:ind w:left="1134"/>
        <w:rPr>
          <w:rFonts w:cs="Arial"/>
          <w:sz w:val="24"/>
          <w:szCs w:val="24"/>
          <w:lang w:val="nb-NO"/>
        </w:rPr>
      </w:pPr>
      <w:r w:rsidRPr="000E6155">
        <w:rPr>
          <w:rFonts w:cs="Arial"/>
          <w:sz w:val="24"/>
          <w:szCs w:val="24"/>
          <w:lang w:val="nb-NO"/>
        </w:rPr>
        <w:t>El:</w:t>
      </w:r>
      <w:r w:rsidRPr="000E6155">
        <w:rPr>
          <w:rFonts w:cs="Arial"/>
          <w:sz w:val="24"/>
          <w:szCs w:val="24"/>
          <w:lang w:val="nb-NO"/>
        </w:rPr>
        <w:tab/>
        <w:t>KSF / FG2 /Skip</w:t>
      </w:r>
      <w:r w:rsidRPr="000E6155">
        <w:rPr>
          <w:rFonts w:cs="Arial"/>
          <w:sz w:val="24"/>
          <w:szCs w:val="24"/>
          <w:lang w:val="nb-NO"/>
        </w:rPr>
        <w:tab/>
      </w:r>
      <w:r w:rsidR="00502FE7" w:rsidRPr="000E6155">
        <w:rPr>
          <w:rFonts w:cs="Arial"/>
          <w:color w:val="00B0F0"/>
          <w:sz w:val="24"/>
          <w:szCs w:val="24"/>
          <w:lang w:val="nb-NO"/>
        </w:rPr>
        <w:t xml:space="preserve">John Richard - </w:t>
      </w:r>
      <w:r w:rsidR="000322CA" w:rsidRPr="000E6155">
        <w:rPr>
          <w:rFonts w:cs="Arial"/>
          <w:sz w:val="24"/>
          <w:szCs w:val="24"/>
          <w:lang w:val="nb-NO"/>
        </w:rPr>
        <w:t xml:space="preserve">Simon </w:t>
      </w:r>
      <w:r w:rsidRPr="000E6155">
        <w:rPr>
          <w:rFonts w:cs="Arial"/>
          <w:sz w:val="24"/>
          <w:szCs w:val="24"/>
          <w:lang w:val="nb-NO"/>
        </w:rPr>
        <w:t>Brage – Stein Arve</w:t>
      </w:r>
    </w:p>
    <w:p w14:paraId="70F1B87A" w14:textId="7CC83CB1" w:rsidR="00502BE3" w:rsidRPr="00502FE7" w:rsidRDefault="00502BE3" w:rsidP="00502BE3">
      <w:pPr>
        <w:ind w:left="1134"/>
        <w:rPr>
          <w:rFonts w:cs="Arial"/>
          <w:sz w:val="24"/>
          <w:szCs w:val="24"/>
          <w:lang w:val="en-US"/>
        </w:rPr>
      </w:pPr>
      <w:r w:rsidRPr="00502FE7">
        <w:rPr>
          <w:rFonts w:cs="Arial"/>
          <w:sz w:val="24"/>
          <w:szCs w:val="24"/>
          <w:lang w:val="en-US"/>
        </w:rPr>
        <w:t>El:</w:t>
      </w:r>
      <w:r w:rsidRPr="00502FE7">
        <w:rPr>
          <w:rFonts w:cs="Arial"/>
          <w:sz w:val="24"/>
          <w:szCs w:val="24"/>
          <w:lang w:val="en-US"/>
        </w:rPr>
        <w:tab/>
        <w:t>FG3 / FG4</w:t>
      </w:r>
      <w:r w:rsidRPr="00502FE7">
        <w:rPr>
          <w:rFonts w:cs="Arial"/>
          <w:sz w:val="24"/>
          <w:szCs w:val="24"/>
          <w:lang w:val="en-US"/>
        </w:rPr>
        <w:tab/>
      </w:r>
      <w:r w:rsidRPr="00502FE7">
        <w:rPr>
          <w:rFonts w:cs="Arial"/>
          <w:sz w:val="24"/>
          <w:szCs w:val="24"/>
          <w:lang w:val="en-US"/>
        </w:rPr>
        <w:tab/>
        <w:t xml:space="preserve">Stein Arve – </w:t>
      </w:r>
      <w:r w:rsidR="000322CA" w:rsidRPr="00502FE7">
        <w:rPr>
          <w:rFonts w:cs="Arial"/>
          <w:sz w:val="24"/>
          <w:szCs w:val="24"/>
          <w:lang w:val="en-US"/>
        </w:rPr>
        <w:t xml:space="preserve">Simon </w:t>
      </w:r>
      <w:r w:rsidRPr="00502FE7">
        <w:rPr>
          <w:rFonts w:cs="Arial"/>
          <w:sz w:val="24"/>
          <w:szCs w:val="24"/>
          <w:lang w:val="en-US"/>
        </w:rPr>
        <w:t>Brage - Jan</w:t>
      </w:r>
    </w:p>
    <w:p w14:paraId="043F113E" w14:textId="661E8C1F" w:rsidR="00502BE3" w:rsidRPr="001D39D0" w:rsidRDefault="00502BE3" w:rsidP="00502BE3">
      <w:pPr>
        <w:ind w:left="1134"/>
        <w:rPr>
          <w:rFonts w:cs="Arial"/>
          <w:sz w:val="24"/>
          <w:szCs w:val="24"/>
          <w:lang w:val="nb-NO"/>
        </w:rPr>
      </w:pPr>
      <w:r w:rsidRPr="001D39D0">
        <w:rPr>
          <w:rFonts w:cs="Arial"/>
          <w:sz w:val="24"/>
          <w:szCs w:val="24"/>
          <w:lang w:val="nb-NO"/>
        </w:rPr>
        <w:t>El:</w:t>
      </w:r>
      <w:r w:rsidRPr="001D39D0">
        <w:rPr>
          <w:rFonts w:cs="Arial"/>
          <w:sz w:val="24"/>
          <w:szCs w:val="24"/>
          <w:lang w:val="nb-NO"/>
        </w:rPr>
        <w:tab/>
        <w:t>SSO</w:t>
      </w:r>
      <w:r w:rsidRPr="001D39D0">
        <w:rPr>
          <w:rFonts w:cs="Arial"/>
          <w:sz w:val="24"/>
          <w:szCs w:val="24"/>
          <w:lang w:val="nb-NO"/>
        </w:rPr>
        <w:tab/>
      </w:r>
      <w:r w:rsidRPr="001D39D0">
        <w:rPr>
          <w:rFonts w:cs="Arial"/>
          <w:sz w:val="24"/>
          <w:szCs w:val="24"/>
          <w:lang w:val="nb-NO"/>
        </w:rPr>
        <w:tab/>
      </w:r>
      <w:r w:rsidR="000322CA">
        <w:rPr>
          <w:rFonts w:cs="Arial"/>
          <w:sz w:val="24"/>
          <w:szCs w:val="24"/>
          <w:lang w:val="nb-NO"/>
        </w:rPr>
        <w:t xml:space="preserve">Simon </w:t>
      </w:r>
      <w:r w:rsidRPr="001D39D0">
        <w:rPr>
          <w:rFonts w:cs="Arial"/>
          <w:sz w:val="24"/>
          <w:szCs w:val="24"/>
          <w:lang w:val="nb-NO"/>
        </w:rPr>
        <w:t xml:space="preserve">Brage </w:t>
      </w:r>
      <w:r w:rsidR="007407DC">
        <w:rPr>
          <w:rFonts w:cs="Arial"/>
          <w:sz w:val="24"/>
          <w:szCs w:val="24"/>
          <w:lang w:val="nb-NO"/>
        </w:rPr>
        <w:t xml:space="preserve">– </w:t>
      </w:r>
      <w:r w:rsidR="007407DC" w:rsidRPr="007407DC">
        <w:rPr>
          <w:rFonts w:cs="Arial"/>
          <w:color w:val="00B0F0"/>
          <w:sz w:val="24"/>
          <w:szCs w:val="24"/>
          <w:lang w:val="nb-NO"/>
        </w:rPr>
        <w:t xml:space="preserve">Sveinar </w:t>
      </w:r>
      <w:r w:rsidR="007407DC">
        <w:rPr>
          <w:rFonts w:cs="Arial"/>
          <w:sz w:val="24"/>
          <w:szCs w:val="24"/>
          <w:lang w:val="nb-NO"/>
        </w:rPr>
        <w:t>-</w:t>
      </w:r>
      <w:r w:rsidRPr="001D39D0">
        <w:rPr>
          <w:rFonts w:cs="Arial"/>
          <w:sz w:val="24"/>
          <w:szCs w:val="24"/>
          <w:lang w:val="nb-NO"/>
        </w:rPr>
        <w:t xml:space="preserve"> Kenneth</w:t>
      </w:r>
    </w:p>
    <w:p w14:paraId="028520D0" w14:textId="7F161B6C" w:rsidR="00502BE3" w:rsidRPr="00E01679" w:rsidRDefault="00502BE3" w:rsidP="00502BE3">
      <w:pPr>
        <w:ind w:left="1134"/>
        <w:rPr>
          <w:rFonts w:cs="Arial"/>
          <w:sz w:val="24"/>
          <w:szCs w:val="24"/>
          <w:lang w:val="nb-NO"/>
        </w:rPr>
      </w:pPr>
      <w:r w:rsidRPr="00E01679">
        <w:rPr>
          <w:rFonts w:cs="Arial"/>
          <w:sz w:val="24"/>
          <w:szCs w:val="24"/>
          <w:lang w:val="nb-NO"/>
        </w:rPr>
        <w:t>El:</w:t>
      </w:r>
      <w:r w:rsidRPr="00E01679">
        <w:rPr>
          <w:rFonts w:cs="Arial"/>
          <w:sz w:val="24"/>
          <w:szCs w:val="24"/>
          <w:lang w:val="nb-NO"/>
        </w:rPr>
        <w:tab/>
        <w:t>NII</w:t>
      </w:r>
      <w:r w:rsidRPr="00E01679">
        <w:rPr>
          <w:rFonts w:cs="Arial"/>
          <w:sz w:val="24"/>
          <w:szCs w:val="24"/>
          <w:lang w:val="nb-NO"/>
        </w:rPr>
        <w:tab/>
      </w:r>
      <w:r w:rsidRPr="00E01679">
        <w:rPr>
          <w:rFonts w:cs="Arial"/>
          <w:sz w:val="24"/>
          <w:szCs w:val="24"/>
          <w:lang w:val="nb-NO"/>
        </w:rPr>
        <w:tab/>
        <w:t xml:space="preserve">Sveinar </w:t>
      </w:r>
      <w:r w:rsidR="00E01679" w:rsidRPr="00E01679">
        <w:rPr>
          <w:rFonts w:cs="Arial"/>
          <w:sz w:val="24"/>
          <w:szCs w:val="24"/>
          <w:lang w:val="nb-NO"/>
        </w:rPr>
        <w:t>–</w:t>
      </w:r>
      <w:r w:rsidRPr="00E01679">
        <w:rPr>
          <w:rFonts w:cs="Arial"/>
          <w:sz w:val="24"/>
          <w:szCs w:val="24"/>
          <w:lang w:val="nb-NO"/>
        </w:rPr>
        <w:t xml:space="preserve"> </w:t>
      </w:r>
      <w:r w:rsidR="00E01679" w:rsidRPr="00E01679">
        <w:rPr>
          <w:rFonts w:cs="Arial"/>
          <w:sz w:val="24"/>
          <w:szCs w:val="24"/>
          <w:lang w:val="nb-NO"/>
        </w:rPr>
        <w:t>S</w:t>
      </w:r>
      <w:r w:rsidR="00224321">
        <w:rPr>
          <w:rFonts w:cs="Arial"/>
          <w:sz w:val="24"/>
          <w:szCs w:val="24"/>
          <w:lang w:val="nb-NO"/>
        </w:rPr>
        <w:t>imon Brage</w:t>
      </w:r>
      <w:r w:rsidRPr="00E01679">
        <w:rPr>
          <w:rFonts w:cs="Arial"/>
          <w:sz w:val="24"/>
          <w:szCs w:val="24"/>
          <w:lang w:val="nb-NO"/>
        </w:rPr>
        <w:t xml:space="preserve"> – </w:t>
      </w:r>
      <w:r w:rsidR="00332523" w:rsidRPr="00332523">
        <w:rPr>
          <w:rFonts w:cs="Arial"/>
          <w:color w:val="00B0F0"/>
          <w:sz w:val="24"/>
          <w:szCs w:val="24"/>
          <w:lang w:val="nb-NO"/>
        </w:rPr>
        <w:t>Sveinung</w:t>
      </w:r>
    </w:p>
    <w:p w14:paraId="48488243" w14:textId="77777777" w:rsidR="00502BE3" w:rsidRPr="00E01679" w:rsidRDefault="00502BE3" w:rsidP="00502BE3">
      <w:pPr>
        <w:rPr>
          <w:rFonts w:cs="Arial"/>
          <w:sz w:val="24"/>
          <w:szCs w:val="24"/>
          <w:lang w:val="nb-NO"/>
        </w:rPr>
      </w:pPr>
    </w:p>
    <w:p w14:paraId="20BA0EC0" w14:textId="77777777" w:rsidR="00502BE3" w:rsidRPr="001D39D0" w:rsidRDefault="00502BE3" w:rsidP="00502BE3">
      <w:pPr>
        <w:pStyle w:val="Heading1"/>
        <w:rPr>
          <w:rFonts w:cs="Arial"/>
          <w:szCs w:val="24"/>
        </w:rPr>
      </w:pPr>
      <w:proofErr w:type="spellStart"/>
      <w:r w:rsidRPr="001D39D0">
        <w:rPr>
          <w:rFonts w:cs="Arial"/>
          <w:szCs w:val="24"/>
        </w:rPr>
        <w:t>Når</w:t>
      </w:r>
      <w:proofErr w:type="spellEnd"/>
      <w:r w:rsidRPr="001D39D0">
        <w:rPr>
          <w:rFonts w:cs="Arial"/>
          <w:szCs w:val="24"/>
        </w:rPr>
        <w:t xml:space="preserve"> </w:t>
      </w:r>
      <w:proofErr w:type="spellStart"/>
      <w:r w:rsidRPr="001D39D0">
        <w:rPr>
          <w:rFonts w:cs="Arial"/>
          <w:szCs w:val="24"/>
        </w:rPr>
        <w:t>behandles</w:t>
      </w:r>
      <w:proofErr w:type="spellEnd"/>
      <w:r w:rsidRPr="001D39D0">
        <w:rPr>
          <w:rFonts w:cs="Arial"/>
          <w:szCs w:val="24"/>
        </w:rPr>
        <w:t xml:space="preserve"> </w:t>
      </w:r>
      <w:proofErr w:type="spellStart"/>
      <w:r w:rsidRPr="001D39D0">
        <w:rPr>
          <w:rFonts w:cs="Arial"/>
          <w:szCs w:val="24"/>
        </w:rPr>
        <w:t>arbeidstillatelser</w:t>
      </w:r>
      <w:proofErr w:type="spellEnd"/>
      <w:r w:rsidRPr="001D39D0">
        <w:rPr>
          <w:rFonts w:cs="Arial"/>
          <w:szCs w:val="24"/>
        </w:rPr>
        <w:t xml:space="preserve"> </w:t>
      </w:r>
      <w:proofErr w:type="spellStart"/>
      <w:r w:rsidRPr="001D39D0">
        <w:rPr>
          <w:rFonts w:cs="Arial"/>
          <w:szCs w:val="24"/>
        </w:rPr>
        <w:t>av</w:t>
      </w:r>
      <w:proofErr w:type="spellEnd"/>
      <w:r w:rsidRPr="001D39D0">
        <w:rPr>
          <w:rFonts w:cs="Arial"/>
          <w:szCs w:val="24"/>
        </w:rPr>
        <w:t xml:space="preserve"> </w:t>
      </w:r>
      <w:proofErr w:type="spellStart"/>
      <w:r w:rsidRPr="001D39D0">
        <w:rPr>
          <w:rFonts w:cs="Arial"/>
          <w:szCs w:val="24"/>
        </w:rPr>
        <w:t>fagansvarlig</w:t>
      </w:r>
      <w:proofErr w:type="spellEnd"/>
    </w:p>
    <w:p w14:paraId="1CD48E08" w14:textId="77777777" w:rsidR="00502BE3" w:rsidRPr="001D39D0" w:rsidRDefault="00502BE3" w:rsidP="00502BE3">
      <w:pPr>
        <w:ind w:left="1134"/>
        <w:rPr>
          <w:rFonts w:cs="Arial"/>
          <w:sz w:val="24"/>
          <w:szCs w:val="24"/>
          <w:u w:val="single"/>
          <w:lang w:val="nb-NO"/>
        </w:rPr>
      </w:pPr>
      <w:r w:rsidRPr="001D39D0">
        <w:rPr>
          <w:rFonts w:cs="Arial"/>
          <w:sz w:val="24"/>
          <w:szCs w:val="24"/>
          <w:u w:val="single"/>
          <w:lang w:val="nb-NO"/>
        </w:rPr>
        <w:t>Fagansvarlig må få planlagte jobber oversendt til signering senest kl 12:00 dagen før utførelse.</w:t>
      </w:r>
    </w:p>
    <w:p w14:paraId="215977D0" w14:textId="77777777" w:rsidR="00502BE3" w:rsidRPr="001D39D0" w:rsidRDefault="00502BE3" w:rsidP="00502BE3">
      <w:pPr>
        <w:rPr>
          <w:rFonts w:cs="Arial"/>
          <w:sz w:val="24"/>
          <w:szCs w:val="24"/>
          <w:lang w:val="nb-NO"/>
        </w:rPr>
      </w:pPr>
    </w:p>
    <w:p w14:paraId="0056352B" w14:textId="77777777" w:rsidR="00502BE3" w:rsidRPr="001D39D0" w:rsidRDefault="00502BE3" w:rsidP="00502BE3">
      <w:pPr>
        <w:ind w:left="1134"/>
        <w:rPr>
          <w:rFonts w:cs="Arial"/>
          <w:sz w:val="24"/>
          <w:szCs w:val="24"/>
          <w:lang w:val="nb-NO"/>
        </w:rPr>
      </w:pPr>
      <w:r w:rsidRPr="001D39D0">
        <w:rPr>
          <w:rFonts w:cs="Arial"/>
          <w:sz w:val="24"/>
          <w:szCs w:val="24"/>
          <w:lang w:val="nb-NO"/>
        </w:rPr>
        <w:t>Fagansvarlig sjekker i AET system om det er arbeidstillatelser som ligger til godkjenning</w:t>
      </w:r>
    </w:p>
    <w:p w14:paraId="0642547E" w14:textId="77777777" w:rsidR="00502BE3" w:rsidRPr="001D39D0" w:rsidRDefault="00502BE3" w:rsidP="00502BE3">
      <w:pPr>
        <w:pStyle w:val="ListParagraph"/>
        <w:numPr>
          <w:ilvl w:val="0"/>
          <w:numId w:val="11"/>
        </w:numPr>
        <w:rPr>
          <w:rFonts w:cs="Arial"/>
          <w:sz w:val="24"/>
          <w:szCs w:val="24"/>
        </w:rPr>
      </w:pPr>
      <w:proofErr w:type="spellStart"/>
      <w:r w:rsidRPr="001D39D0">
        <w:rPr>
          <w:rFonts w:cs="Arial"/>
          <w:sz w:val="24"/>
          <w:szCs w:val="24"/>
        </w:rPr>
        <w:t>Morgenen</w:t>
      </w:r>
      <w:proofErr w:type="spellEnd"/>
      <w:r w:rsidRPr="001D39D0">
        <w:rPr>
          <w:rFonts w:cs="Arial"/>
          <w:sz w:val="24"/>
          <w:szCs w:val="24"/>
        </w:rPr>
        <w:t xml:space="preserve"> </w:t>
      </w:r>
      <w:r w:rsidRPr="001D39D0">
        <w:rPr>
          <w:rFonts w:cs="Arial"/>
          <w:sz w:val="24"/>
          <w:szCs w:val="24"/>
        </w:rPr>
        <w:tab/>
        <w:t>07:45</w:t>
      </w:r>
    </w:p>
    <w:p w14:paraId="39B01D26" w14:textId="77777777" w:rsidR="00502BE3" w:rsidRPr="001D39D0" w:rsidRDefault="00502BE3" w:rsidP="00502BE3">
      <w:pPr>
        <w:pStyle w:val="ListParagraph"/>
        <w:numPr>
          <w:ilvl w:val="0"/>
          <w:numId w:val="11"/>
        </w:numPr>
        <w:rPr>
          <w:rFonts w:cs="Arial"/>
          <w:sz w:val="24"/>
          <w:szCs w:val="24"/>
        </w:rPr>
      </w:pPr>
      <w:proofErr w:type="spellStart"/>
      <w:r w:rsidRPr="001D39D0">
        <w:rPr>
          <w:rFonts w:cs="Arial"/>
          <w:sz w:val="24"/>
          <w:szCs w:val="24"/>
        </w:rPr>
        <w:t>Kveld</w:t>
      </w:r>
      <w:proofErr w:type="spellEnd"/>
      <w:r w:rsidRPr="001D39D0">
        <w:rPr>
          <w:rFonts w:cs="Arial"/>
          <w:sz w:val="24"/>
          <w:szCs w:val="24"/>
        </w:rPr>
        <w:tab/>
      </w:r>
      <w:r w:rsidRPr="001D39D0">
        <w:rPr>
          <w:rFonts w:cs="Arial"/>
          <w:sz w:val="24"/>
          <w:szCs w:val="24"/>
        </w:rPr>
        <w:tab/>
        <w:t>14:45</w:t>
      </w:r>
      <w:r w:rsidRPr="001D39D0">
        <w:rPr>
          <w:rFonts w:cs="Arial"/>
          <w:sz w:val="24"/>
          <w:szCs w:val="24"/>
        </w:rPr>
        <w:br/>
      </w:r>
    </w:p>
    <w:p w14:paraId="345B0592" w14:textId="77777777" w:rsidR="00502BE3" w:rsidRPr="001D39D0" w:rsidRDefault="00502BE3" w:rsidP="00502BE3">
      <w:pPr>
        <w:ind w:left="1474"/>
        <w:rPr>
          <w:rFonts w:cs="Arial"/>
          <w:sz w:val="24"/>
          <w:szCs w:val="24"/>
          <w:lang w:val="nb-NO"/>
        </w:rPr>
      </w:pPr>
      <w:r w:rsidRPr="001D39D0">
        <w:rPr>
          <w:rFonts w:cs="Arial"/>
          <w:sz w:val="24"/>
          <w:szCs w:val="24"/>
          <w:lang w:val="nb-NO"/>
        </w:rPr>
        <w:t>Ved PRI1 jobber kontaktes fagansvarlig pr. telefon</w:t>
      </w:r>
      <w:r w:rsidRPr="001D39D0">
        <w:rPr>
          <w:rFonts w:cs="Arial"/>
          <w:sz w:val="24"/>
          <w:szCs w:val="24"/>
          <w:lang w:val="nb-NO"/>
        </w:rPr>
        <w:br/>
        <w:t xml:space="preserve">Svarer ikke fagansvarlig kontaktes neste på listen.  </w:t>
      </w:r>
    </w:p>
    <w:p w14:paraId="5084F4B8" w14:textId="18D650F3" w:rsidR="00AB2083" w:rsidRPr="001D39D0" w:rsidRDefault="00502BE3" w:rsidP="00115EAC">
      <w:pPr>
        <w:rPr>
          <w:rFonts w:cs="Arial"/>
          <w:sz w:val="24"/>
          <w:szCs w:val="24"/>
          <w:lang w:val="nb-NO"/>
        </w:rPr>
      </w:pPr>
      <w:r w:rsidRPr="001D39D0">
        <w:rPr>
          <w:rFonts w:cs="Arial"/>
          <w:sz w:val="24"/>
          <w:szCs w:val="24"/>
          <w:lang w:val="nb-NO"/>
        </w:rPr>
        <w:t xml:space="preserve">                        Får man ikke kontakt med noen av de tre på listen kontaktes </w:t>
      </w:r>
      <w:r w:rsidR="008046B0">
        <w:rPr>
          <w:rFonts w:cs="Arial"/>
          <w:sz w:val="24"/>
          <w:szCs w:val="24"/>
          <w:lang w:val="nb-NO"/>
        </w:rPr>
        <w:t>faglig ansvarlig</w:t>
      </w:r>
      <w:r w:rsidRPr="001D39D0">
        <w:rPr>
          <w:rFonts w:cs="Arial"/>
          <w:sz w:val="24"/>
          <w:szCs w:val="24"/>
          <w:lang w:val="nb-NO"/>
        </w:rPr>
        <w:t>.</w:t>
      </w:r>
    </w:p>
    <w:sectPr w:rsidR="00AB2083" w:rsidRPr="001D39D0" w:rsidSect="00154AD3">
      <w:footerReference w:type="default" r:id="rId13"/>
      <w:headerReference w:type="first" r:id="rId14"/>
      <w:footerReference w:type="first" r:id="rId15"/>
      <w:pgSz w:w="11909" w:h="16834" w:code="9"/>
      <w:pgMar w:top="954" w:right="427" w:bottom="851" w:left="993" w:header="567" w:footer="455"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8D6F9" w14:textId="77777777" w:rsidR="00E76B2C" w:rsidRDefault="00E76B2C">
      <w:r>
        <w:separator/>
      </w:r>
    </w:p>
  </w:endnote>
  <w:endnote w:type="continuationSeparator" w:id="0">
    <w:p w14:paraId="56DD5E3E" w14:textId="77777777" w:rsidR="00E76B2C" w:rsidRDefault="00E76B2C">
      <w:r>
        <w:continuationSeparator/>
      </w:r>
    </w:p>
  </w:endnote>
  <w:endnote w:type="continuationNotice" w:id="1">
    <w:p w14:paraId="00E355C1" w14:textId="77777777" w:rsidR="00E76B2C" w:rsidRDefault="00E76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3042" w14:textId="77777777" w:rsidR="00EB5118" w:rsidRDefault="0054412A">
    <w:pPr>
      <w:tabs>
        <w:tab w:val="left" w:pos="6237"/>
      </w:tabs>
      <w:rPr>
        <w:rFonts w:cs="Arial"/>
        <w:noProof/>
        <w:lang w:val="nb-NO"/>
      </w:rPr>
    </w:pPr>
    <w:r>
      <w:rPr>
        <w:noProof/>
        <w:lang w:val="en-US"/>
      </w:rPr>
      <mc:AlternateContent>
        <mc:Choice Requires="wps">
          <w:drawing>
            <wp:anchor distT="0" distB="0" distL="114300" distR="114300" simplePos="0" relativeHeight="251658242" behindDoc="0" locked="0" layoutInCell="1" allowOverlap="1" wp14:anchorId="0CB647EA" wp14:editId="614C1157">
              <wp:simplePos x="0" y="0"/>
              <wp:positionH relativeFrom="column">
                <wp:posOffset>-76200</wp:posOffset>
              </wp:positionH>
              <wp:positionV relativeFrom="paragraph">
                <wp:posOffset>46990</wp:posOffset>
              </wp:positionV>
              <wp:extent cx="6629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9DF70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3.7pt" to="516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" strokecolor="black [3213]"/>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9"/>
      <w:gridCol w:w="2100"/>
    </w:tblGrid>
    <w:tr w:rsidR="00EB5118" w14:paraId="2B91755B" w14:textId="77777777" w:rsidTr="00EB5118">
      <w:tc>
        <w:tcPr>
          <w:tcW w:w="10564" w:type="dxa"/>
          <w:gridSpan w:val="2"/>
        </w:tcPr>
        <w:p w14:paraId="50BE3203" w14:textId="77777777" w:rsidR="00EB5118" w:rsidRPr="00B648BB" w:rsidRDefault="00EB5118">
          <w:pPr>
            <w:tabs>
              <w:tab w:val="left" w:pos="6237"/>
            </w:tabs>
            <w:rPr>
              <w:rStyle w:val="PageNumber"/>
              <w:rFonts w:cs="Arial"/>
              <w:noProof/>
            </w:rPr>
          </w:pPr>
          <w:r>
            <w:rPr>
              <w:rStyle w:val="PageNumber"/>
              <w:rFonts w:cs="Arial"/>
              <w:noProof/>
            </w:rPr>
            <w:t>Yara Management System</w:t>
          </w:r>
        </w:p>
      </w:tc>
    </w:tr>
    <w:tr w:rsidR="00EB5118" w14:paraId="3DD5E9FE" w14:textId="77777777" w:rsidTr="00EB5118">
      <w:sdt>
        <w:sdtPr>
          <w:rPr>
            <w:rFonts w:cs="Arial"/>
            <w:noProof/>
            <w:lang w:val="nb-NO"/>
          </w:rPr>
          <w:alias w:val="Title"/>
          <w:tag w:val=""/>
          <w:id w:val="-582136011"/>
          <w:placeholder>
            <w:docPart w:val="84E64662E4D94169AEC32EAD52C1EC38"/>
          </w:placeholder>
          <w:dataBinding w:prefixMappings="xmlns:ns0='http://purl.org/dc/elements/1.1/' xmlns:ns1='http://schemas.openxmlformats.org/package/2006/metadata/core-properties' " w:xpath="/ns1:coreProperties[1]/ns0:title[1]" w:storeItemID="{6C3C8BC8-F283-45AE-878A-BAB7291924A1}"/>
          <w:text/>
        </w:sdtPr>
        <w:sdtEndPr/>
        <w:sdtContent>
          <w:tc>
            <w:tcPr>
              <w:tcW w:w="8451" w:type="dxa"/>
            </w:tcPr>
            <w:p w14:paraId="064FFCDA" w14:textId="39131769" w:rsidR="00EB5118" w:rsidRPr="00B350B6" w:rsidRDefault="00BC3813" w:rsidP="00A7746D">
              <w:pPr>
                <w:tabs>
                  <w:tab w:val="left" w:pos="6237"/>
                </w:tabs>
                <w:rPr>
                  <w:rFonts w:cs="Arial"/>
                  <w:noProof/>
                  <w:lang w:val="nb-NO"/>
                </w:rPr>
              </w:pPr>
              <w:r>
                <w:rPr>
                  <w:rFonts w:cs="Arial"/>
                  <w:noProof/>
                  <w:lang w:val="nb-NO"/>
                </w:rPr>
                <w:t>L-210 Arbeids- og entretillatelser i Yara Porsgrunn</w:t>
              </w:r>
            </w:p>
          </w:tc>
        </w:sdtContent>
      </w:sdt>
      <w:tc>
        <w:tcPr>
          <w:tcW w:w="2113" w:type="dxa"/>
        </w:tcPr>
        <w:p w14:paraId="45A3F409" w14:textId="77777777" w:rsidR="00EB5118" w:rsidRPr="00B648BB" w:rsidRDefault="00EB5118" w:rsidP="00844A6F">
          <w:pPr>
            <w:tabs>
              <w:tab w:val="left" w:pos="6237"/>
            </w:tabs>
            <w:jc w:val="right"/>
            <w:rPr>
              <w:rFonts w:cs="Arial"/>
              <w:noProof/>
              <w:lang w:val="nb-NO"/>
            </w:rPr>
          </w:pPr>
          <w:r w:rsidRPr="00B648BB">
            <w:rPr>
              <w:rStyle w:val="PageNumber"/>
              <w:rFonts w:cs="Arial"/>
              <w:noProof/>
            </w:rPr>
            <w:t xml:space="preserve">Page </w:t>
          </w:r>
          <w:r w:rsidRPr="00B648BB">
            <w:rPr>
              <w:rStyle w:val="PageNumber"/>
              <w:rFonts w:cs="Arial"/>
              <w:noProof/>
            </w:rPr>
            <w:fldChar w:fldCharType="begin"/>
          </w:r>
          <w:r w:rsidRPr="00B648BB">
            <w:rPr>
              <w:rStyle w:val="PageNumber"/>
              <w:rFonts w:cs="Arial"/>
              <w:noProof/>
            </w:rPr>
            <w:instrText xml:space="preserve"> PAGE </w:instrText>
          </w:r>
          <w:r w:rsidRPr="00B648BB">
            <w:rPr>
              <w:rStyle w:val="PageNumber"/>
              <w:rFonts w:cs="Arial"/>
              <w:noProof/>
            </w:rPr>
            <w:fldChar w:fldCharType="separate"/>
          </w:r>
          <w:r w:rsidR="00FE1EC2">
            <w:rPr>
              <w:rStyle w:val="PageNumber"/>
              <w:rFonts w:cs="Arial"/>
              <w:noProof/>
            </w:rPr>
            <w:t>2</w:t>
          </w:r>
          <w:r w:rsidRPr="00B648BB">
            <w:rPr>
              <w:rStyle w:val="PageNumber"/>
              <w:rFonts w:cs="Arial"/>
              <w:noProof/>
            </w:rPr>
            <w:fldChar w:fldCharType="end"/>
          </w:r>
          <w:r w:rsidRPr="00B648BB">
            <w:rPr>
              <w:noProof/>
            </w:rPr>
            <w:t xml:space="preserve"> / </w:t>
          </w:r>
          <w:r w:rsidRPr="00B648BB">
            <w:rPr>
              <w:rStyle w:val="PageNumber"/>
              <w:rFonts w:cs="Arial"/>
              <w:noProof/>
            </w:rPr>
            <w:fldChar w:fldCharType="begin"/>
          </w:r>
          <w:r w:rsidRPr="00B648BB">
            <w:rPr>
              <w:rStyle w:val="PageNumber"/>
              <w:rFonts w:cs="Arial"/>
              <w:noProof/>
            </w:rPr>
            <w:instrText xml:space="preserve"> NUMPAGES </w:instrText>
          </w:r>
          <w:r w:rsidRPr="00B648BB">
            <w:rPr>
              <w:rStyle w:val="PageNumber"/>
              <w:rFonts w:cs="Arial"/>
              <w:noProof/>
            </w:rPr>
            <w:fldChar w:fldCharType="separate"/>
          </w:r>
          <w:r w:rsidR="00FE1EC2">
            <w:rPr>
              <w:rStyle w:val="PageNumber"/>
              <w:rFonts w:cs="Arial"/>
              <w:noProof/>
            </w:rPr>
            <w:t>2</w:t>
          </w:r>
          <w:r w:rsidRPr="00B648BB">
            <w:rPr>
              <w:rStyle w:val="PageNumber"/>
              <w:rFonts w:cs="Arial"/>
              <w:noProof/>
            </w:rPr>
            <w:fldChar w:fldCharType="end"/>
          </w:r>
        </w:p>
      </w:tc>
    </w:tr>
  </w:tbl>
  <w:p w14:paraId="527E7E41" w14:textId="77777777" w:rsidR="00EB5118" w:rsidRPr="00B648BB" w:rsidRDefault="00EB5118">
    <w:pPr>
      <w:tabs>
        <w:tab w:val="left" w:pos="6237"/>
      </w:tabs>
      <w:rPr>
        <w:rFonts w:cs="Arial"/>
        <w:noProof/>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1544" w14:textId="77777777" w:rsidR="00EB5118" w:rsidRDefault="0054412A">
    <w:pPr>
      <w:pStyle w:val="Footer"/>
      <w:rPr>
        <w:lang w:val="nb-NO"/>
      </w:rPr>
    </w:pPr>
    <w:r>
      <w:rPr>
        <w:noProof/>
        <w:lang w:val="en-US"/>
      </w:rPr>
      <mc:AlternateContent>
        <mc:Choice Requires="wps">
          <w:drawing>
            <wp:anchor distT="0" distB="0" distL="114300" distR="114300" simplePos="0" relativeHeight="251658241" behindDoc="0" locked="0" layoutInCell="1" allowOverlap="1" wp14:anchorId="3250C7C9" wp14:editId="0BC205F2">
              <wp:simplePos x="0" y="0"/>
              <wp:positionH relativeFrom="column">
                <wp:posOffset>0</wp:posOffset>
              </wp:positionH>
              <wp:positionV relativeFrom="paragraph">
                <wp:posOffset>113665</wp:posOffset>
              </wp:positionV>
              <wp:extent cx="6629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74C647"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0,8.95pt" to="52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" strokecolor="black [3213]"/>
          </w:pict>
        </mc:Fallback>
      </mc:AlternateContent>
    </w:r>
  </w:p>
  <w:tbl>
    <w:tblPr>
      <w:tblStyle w:val="TableGrid"/>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2640"/>
      <w:gridCol w:w="1680"/>
      <w:gridCol w:w="1143"/>
      <w:gridCol w:w="2097"/>
    </w:tblGrid>
    <w:tr w:rsidR="00B70EB7" w:rsidRPr="0054412A" w14:paraId="22DB7F3D" w14:textId="77777777" w:rsidTr="00BE018F">
      <w:tc>
        <w:tcPr>
          <w:tcW w:w="2988" w:type="dxa"/>
        </w:tcPr>
        <w:p w14:paraId="2222B044" w14:textId="77777777" w:rsidR="00B70EB7" w:rsidRPr="00DB27AD" w:rsidRDefault="00B70EB7" w:rsidP="00BE018F">
          <w:pPr>
            <w:pStyle w:val="Footer"/>
            <w:rPr>
              <w:lang w:val="en-US"/>
            </w:rPr>
          </w:pPr>
          <w:r w:rsidRPr="00DB27AD">
            <w:rPr>
              <w:lang w:val="en-US"/>
            </w:rPr>
            <w:t>Document Owner</w:t>
          </w:r>
        </w:p>
        <w:sdt>
          <w:sdtPr>
            <w:rPr>
              <w:lang w:val="en-US"/>
            </w:rPr>
            <w:alias w:val="Document Owner"/>
            <w:tag w:val="DocumentOwner"/>
            <w:id w:val="1754390424"/>
            <w:lock w:val="contentLocked"/>
            <w:placeholder>
              <w:docPart w:val="6F27FB771C62464ABA919D477BDE139D"/>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3:DocumentOwner[1]/ns13:UserInfo[1]/ns13:DisplayName[1]" w:storeItemID="{D3877362-D1C9-4CCC-8350-B67A0238F2EE}"/>
            <w:text/>
          </w:sdtPr>
          <w:sdtEndPr/>
          <w:sdtContent>
            <w:p w14:paraId="27D0DD06" w14:textId="7809B260" w:rsidR="00B70EB7" w:rsidRPr="00DB27AD" w:rsidRDefault="00BC3813" w:rsidP="00BE018F">
              <w:pPr>
                <w:pStyle w:val="Footer"/>
                <w:rPr>
                  <w:lang w:val="en-US"/>
                </w:rPr>
              </w:pPr>
              <w:r>
                <w:rPr>
                  <w:lang w:val="en-US"/>
                </w:rPr>
                <w:t>Simon Brage Høimyr</w:t>
              </w:r>
            </w:p>
          </w:sdtContent>
        </w:sdt>
      </w:tc>
      <w:tc>
        <w:tcPr>
          <w:tcW w:w="2640" w:type="dxa"/>
        </w:tcPr>
        <w:p w14:paraId="12BBEB20" w14:textId="77777777" w:rsidR="00B70EB7" w:rsidRPr="00DB27AD" w:rsidRDefault="00B70EB7" w:rsidP="00BE018F">
          <w:pPr>
            <w:pStyle w:val="Footer"/>
            <w:rPr>
              <w:lang w:val="en-US"/>
            </w:rPr>
          </w:pPr>
          <w:r w:rsidRPr="00DB27AD">
            <w:rPr>
              <w:lang w:val="en-US"/>
            </w:rPr>
            <w:t>Approved by:</w:t>
          </w:r>
        </w:p>
        <w:sdt>
          <w:sdtPr>
            <w:rPr>
              <w:lang w:val="en-US"/>
            </w:rPr>
            <w:alias w:val="Approver"/>
            <w:tag w:val="ApprovedBy"/>
            <w:id w:val="-672803363"/>
            <w:lock w:val="contentLocked"/>
            <w:placeholder>
              <w:docPart w:val="528579C9C2E44CF2B7ED93B3DDE996EE"/>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4:ApprovedBy[1]/ns14:UserInfo[1]/ns14:DisplayName[1]" w:storeItemID="{D3877362-D1C9-4CCC-8350-B67A0238F2EE}"/>
            <w:text/>
          </w:sdtPr>
          <w:sdtEndPr/>
          <w:sdtContent>
            <w:p w14:paraId="4E37EA17" w14:textId="322FBC4D" w:rsidR="00B70EB7" w:rsidRPr="00DB27AD" w:rsidRDefault="00BC3813" w:rsidP="00BE018F">
              <w:pPr>
                <w:pStyle w:val="Footer"/>
                <w:rPr>
                  <w:lang w:val="en-US"/>
                </w:rPr>
              </w:pPr>
              <w:r>
                <w:rPr>
                  <w:lang w:val="en-US"/>
                </w:rPr>
                <w:t>Simon Brage Høimyr</w:t>
              </w:r>
            </w:p>
          </w:sdtContent>
        </w:sdt>
      </w:tc>
      <w:tc>
        <w:tcPr>
          <w:tcW w:w="1680" w:type="dxa"/>
        </w:tcPr>
        <w:p w14:paraId="521C486D" w14:textId="77777777" w:rsidR="00B70EB7" w:rsidRPr="0054412A" w:rsidRDefault="00B70EB7" w:rsidP="00BE018F">
          <w:pPr>
            <w:pStyle w:val="Footer"/>
            <w:rPr>
              <w:lang w:val="nb-NO"/>
            </w:rPr>
          </w:pPr>
          <w:r w:rsidRPr="0054412A">
            <w:rPr>
              <w:lang w:val="nb-NO"/>
            </w:rPr>
            <w:t>Approval Date</w:t>
          </w:r>
        </w:p>
        <w:sdt>
          <w:sdtPr>
            <w:rPr>
              <w:lang w:val="nb-NO"/>
            </w:rPr>
            <w:alias w:val="Approved"/>
            <w:tag w:val="Approved"/>
            <w:id w:val="-98415457"/>
            <w:placeholder>
              <w:docPart w:val="0661A833569C4C3F865119593B4155F9"/>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1:Approved[1]" w:storeItemID="{D3877362-D1C9-4CCC-8350-B67A0238F2EE}"/>
            <w:date w:fullDate="2024-04-22T06:45:00Z">
              <w:dateFormat w:val="dd/MM/yyyy"/>
              <w:lid w:val="nb-NO"/>
              <w:storeMappedDataAs w:val="dateTime"/>
              <w:calendar w:val="gregorian"/>
            </w:date>
          </w:sdtPr>
          <w:sdtEndPr/>
          <w:sdtContent>
            <w:p w14:paraId="22134FCC" w14:textId="4110E0C1" w:rsidR="00B70EB7" w:rsidRPr="0054412A" w:rsidRDefault="000E6155" w:rsidP="00BE018F">
              <w:pPr>
                <w:pStyle w:val="Footer"/>
                <w:rPr>
                  <w:lang w:val="nb-NO"/>
                </w:rPr>
              </w:pPr>
              <w:r>
                <w:rPr>
                  <w:lang w:val="nb-NO"/>
                </w:rPr>
                <w:t>22/04/2024</w:t>
              </w:r>
            </w:p>
          </w:sdtContent>
        </w:sdt>
      </w:tc>
      <w:tc>
        <w:tcPr>
          <w:tcW w:w="1143" w:type="dxa"/>
        </w:tcPr>
        <w:p w14:paraId="59E9028D" w14:textId="77777777" w:rsidR="00B70EB7" w:rsidRPr="0054412A" w:rsidRDefault="00B70EB7" w:rsidP="00BE018F">
          <w:pPr>
            <w:pStyle w:val="Footer"/>
            <w:jc w:val="center"/>
            <w:rPr>
              <w:lang w:val="nb-NO"/>
            </w:rPr>
          </w:pPr>
          <w:r w:rsidRPr="0054412A">
            <w:rPr>
              <w:lang w:val="nb-NO"/>
            </w:rPr>
            <w:t>Version:</w:t>
          </w:r>
        </w:p>
        <w:sdt>
          <w:sdtPr>
            <w:rPr>
              <w:lang w:val="nb-NO"/>
            </w:rPr>
            <w:alias w:val="Label"/>
            <w:tag w:val="DLCPolicyLabelValue"/>
            <w:id w:val="289411708"/>
            <w:lock w:val="contentLocked"/>
            <w:placeholder>
              <w:docPart w:val="428A78F391A84665A5F9CD515700AA6B"/>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34ec7aef-c827-431b-9f81-2b6fc85e7c3a' xmlns:ns17='87e10885-fc90-419d-b063-93ca34e5acca' xmlns:ns18='a3cebfa3-c9e2-4350-aa03-94f2aa0492f2' " w:xpath="/ns0:properties[1]/documentManagement[1]/ns18:DLCPolicyLabelValue[1]" w:storeItemID="{D3877362-D1C9-4CCC-8350-B67A0238F2EE}"/>
            <w:text w:multiLine="1"/>
          </w:sdtPr>
          <w:sdtEndPr/>
          <w:sdtContent>
            <w:p w14:paraId="5B13B2F6" w14:textId="5EB0887B" w:rsidR="00B70EB7" w:rsidRPr="0054412A" w:rsidRDefault="00447F23" w:rsidP="00BE018F">
              <w:pPr>
                <w:pStyle w:val="Footer"/>
                <w:jc w:val="center"/>
                <w:rPr>
                  <w:lang w:val="nb-NO"/>
                </w:rPr>
              </w:pPr>
              <w:r>
                <w:rPr>
                  <w:lang w:val="nb-NO"/>
                </w:rPr>
                <w:t>2.2</w:t>
              </w:r>
            </w:p>
          </w:sdtContent>
        </w:sdt>
      </w:tc>
      <w:tc>
        <w:tcPr>
          <w:tcW w:w="2097" w:type="dxa"/>
        </w:tcPr>
        <w:p w14:paraId="1DC57C1C" w14:textId="77777777" w:rsidR="00B70EB7" w:rsidRPr="00DB5945" w:rsidRDefault="00B70EB7" w:rsidP="00BE018F">
          <w:pPr>
            <w:pStyle w:val="Footer"/>
            <w:jc w:val="right"/>
            <w:rPr>
              <w:lang w:val="en-US"/>
            </w:rPr>
          </w:pPr>
          <w:r w:rsidRPr="00DB5945">
            <w:rPr>
              <w:lang w:val="en-US"/>
            </w:rPr>
            <w:t>Next Review Date</w:t>
          </w:r>
        </w:p>
        <w:sdt>
          <w:sdtPr>
            <w:rPr>
              <w:lang w:val="en-US"/>
            </w:rPr>
            <w:alias w:val="Next Review Date"/>
            <w:tag w:val="NextReviewDate"/>
            <w:id w:val="-185835963"/>
            <w:placeholder>
              <w:docPart w:val="883183925E574B79B733444C97A4C994"/>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2:NextReviewDate[1]" w:storeItemID="{D3877362-D1C9-4CCC-8350-B67A0238F2EE}"/>
            <w:date w:fullDate="2026-08-12T00:00:00Z">
              <w:dateFormat w:val="dd/MM/yyyy"/>
              <w:lid w:val="nb-NO"/>
              <w:storeMappedDataAs w:val="dateTime"/>
              <w:calendar w:val="gregorian"/>
            </w:date>
          </w:sdtPr>
          <w:sdtEndPr/>
          <w:sdtContent>
            <w:p w14:paraId="3C36F180" w14:textId="3FD3B173" w:rsidR="00B70EB7" w:rsidRPr="00DB5945" w:rsidRDefault="00BC3813" w:rsidP="00BE018F">
              <w:pPr>
                <w:pStyle w:val="Footer"/>
                <w:jc w:val="right"/>
                <w:rPr>
                  <w:lang w:val="en-US"/>
                </w:rPr>
              </w:pPr>
              <w:r>
                <w:rPr>
                  <w:lang w:val="nb-NO"/>
                </w:rPr>
                <w:t>12/08/2026</w:t>
              </w:r>
            </w:p>
          </w:sdtContent>
        </w:sdt>
      </w:tc>
    </w:tr>
    <w:tr w:rsidR="00B70EB7" w:rsidRPr="0054412A" w14:paraId="5D43036F" w14:textId="77777777" w:rsidTr="00BE018F">
      <w:tc>
        <w:tcPr>
          <w:tcW w:w="10548" w:type="dxa"/>
          <w:gridSpan w:val="5"/>
        </w:tcPr>
        <w:p w14:paraId="59AD026D" w14:textId="77777777" w:rsidR="00B70EB7" w:rsidRPr="00DB5945" w:rsidRDefault="00B70EB7" w:rsidP="00BE018F">
          <w:pPr>
            <w:pStyle w:val="Footer"/>
            <w:rPr>
              <w:lang w:val="en-US"/>
            </w:rPr>
          </w:pPr>
          <w:r w:rsidRPr="00DB5945">
            <w:rPr>
              <w:lang w:val="en-US"/>
            </w:rPr>
            <w:t xml:space="preserve">A paper copy is not the official document; newer versions might be </w:t>
          </w:r>
          <w:proofErr w:type="spellStart"/>
          <w:r w:rsidRPr="00DB5945">
            <w:rPr>
              <w:lang w:val="en-US"/>
            </w:rPr>
            <w:t>availabe</w:t>
          </w:r>
          <w:proofErr w:type="spellEnd"/>
          <w:r w:rsidRPr="00DB5945">
            <w:rPr>
              <w:lang w:val="en-US"/>
            </w:rPr>
            <w:t>.</w:t>
          </w:r>
        </w:p>
      </w:tc>
    </w:tr>
    <w:tr w:rsidR="00B70EB7" w:rsidRPr="0054412A" w14:paraId="0E9C0127" w14:textId="77777777" w:rsidTr="00BE018F">
      <w:tc>
        <w:tcPr>
          <w:tcW w:w="10548" w:type="dxa"/>
          <w:gridSpan w:val="5"/>
        </w:tcPr>
        <w:p w14:paraId="6EE7B27B" w14:textId="77777777" w:rsidR="00B70EB7" w:rsidRDefault="00B70EB7" w:rsidP="00BE018F">
          <w:pPr>
            <w:pStyle w:val="Footer"/>
            <w:rPr>
              <w:lang w:val="en-US"/>
            </w:rPr>
          </w:pPr>
          <w:r>
            <w:rPr>
              <w:lang w:val="en-US"/>
            </w:rPr>
            <w:t>Changes in this version:</w:t>
          </w:r>
        </w:p>
        <w:sdt>
          <w:sdtPr>
            <w:rPr>
              <w:lang w:val="en-US"/>
            </w:rPr>
            <w:alias w:val="Version Comments"/>
            <w:tag w:val="VersionComments"/>
            <w:id w:val="-775865521"/>
            <w:placeholder>
              <w:docPart w:val="ED18108EEDBE49C98C6E9A767F752F4A"/>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5:VersionComments[1]" w:storeItemID="{D3877362-D1C9-4CCC-8350-B67A0238F2EE}"/>
            <w:text/>
          </w:sdtPr>
          <w:sdtEndPr/>
          <w:sdtContent>
            <w:p w14:paraId="49B70DDF" w14:textId="6D8EDD1C" w:rsidR="00B70EB7" w:rsidRPr="00DB5945" w:rsidRDefault="000E6155" w:rsidP="00BE018F">
              <w:pPr>
                <w:pStyle w:val="Footer"/>
                <w:rPr>
                  <w:lang w:val="en-US"/>
                </w:rPr>
              </w:pPr>
              <w:proofErr w:type="spellStart"/>
              <w:r>
                <w:rPr>
                  <w:lang w:val="en-US"/>
                </w:rPr>
                <w:t>Oppdatert</w:t>
              </w:r>
              <w:proofErr w:type="spellEnd"/>
              <w:r>
                <w:rPr>
                  <w:lang w:val="en-US"/>
                </w:rPr>
                <w:t xml:space="preserve"> </w:t>
              </w:r>
              <w:proofErr w:type="spellStart"/>
              <w:r>
                <w:rPr>
                  <w:lang w:val="en-US"/>
                </w:rPr>
                <w:t>navn</w:t>
              </w:r>
              <w:proofErr w:type="spellEnd"/>
            </w:p>
          </w:sdtContent>
        </w:sdt>
      </w:tc>
    </w:tr>
  </w:tbl>
  <w:p w14:paraId="11E4E02E" w14:textId="7927E2E6" w:rsidR="00EB5118" w:rsidRPr="00DB5945" w:rsidRDefault="00EB5118">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566ED" w14:textId="77777777" w:rsidR="00E76B2C" w:rsidRDefault="00E76B2C" w:rsidP="00CE033C">
      <w:pPr>
        <w:pStyle w:val="YaraTableFields"/>
        <w:tabs>
          <w:tab w:val="left" w:pos="1451"/>
          <w:tab w:val="left" w:pos="2585"/>
          <w:tab w:val="left" w:pos="5102"/>
          <w:tab w:val="left" w:pos="8931"/>
        </w:tabs>
        <w:spacing w:before="140"/>
      </w:pPr>
      <w:r>
        <w:separator/>
      </w:r>
    </w:p>
  </w:footnote>
  <w:footnote w:type="continuationSeparator" w:id="0">
    <w:p w14:paraId="2B057C4B" w14:textId="77777777" w:rsidR="00E76B2C" w:rsidRDefault="00E76B2C">
      <w:r>
        <w:continuationSeparator/>
      </w:r>
    </w:p>
  </w:footnote>
  <w:footnote w:type="continuationNotice" w:id="1">
    <w:p w14:paraId="5DDB5740" w14:textId="77777777" w:rsidR="00E76B2C" w:rsidRDefault="00E76B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8415"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805"/>
      <w:gridCol w:w="2805"/>
      <w:gridCol w:w="2805"/>
    </w:tblGrid>
    <w:tr w:rsidR="00EB5118" w:rsidRPr="00404354" w14:paraId="3BFE866D" w14:textId="77777777" w:rsidTr="006F11AE">
      <w:trPr>
        <w:trHeight w:val="279"/>
      </w:trPr>
      <w:tc>
        <w:tcPr>
          <w:tcW w:w="8415" w:type="dxa"/>
          <w:gridSpan w:val="3"/>
        </w:tcPr>
        <w:p w14:paraId="769B423E" w14:textId="77777777" w:rsidR="00EB5118" w:rsidRDefault="00EB5118" w:rsidP="00656E39">
          <w:pPr>
            <w:pStyle w:val="YaraTableFields"/>
            <w:jc w:val="center"/>
            <w:rPr>
              <w:rFonts w:cs="Arial"/>
              <w:b/>
              <w:sz w:val="24"/>
              <w:szCs w:val="24"/>
            </w:rPr>
          </w:pPr>
          <w:r w:rsidRPr="004C584B">
            <w:rPr>
              <w:rFonts w:cs="Arial"/>
              <w:b/>
              <w:sz w:val="24"/>
              <w:szCs w:val="24"/>
            </w:rPr>
            <w:t>Yara Management System</w:t>
          </w:r>
        </w:p>
        <w:p w14:paraId="3D49318B" w14:textId="77777777" w:rsidR="00EB5118" w:rsidRPr="00656E39" w:rsidRDefault="00EB5118" w:rsidP="00656E39">
          <w:pPr>
            <w:pStyle w:val="YaraTableFields"/>
            <w:jc w:val="center"/>
            <w:rPr>
              <w:rFonts w:cs="Arial"/>
              <w:b/>
              <w:sz w:val="16"/>
              <w:szCs w:val="16"/>
            </w:rPr>
          </w:pPr>
        </w:p>
      </w:tc>
    </w:tr>
    <w:tr w:rsidR="00EB5118" w:rsidRPr="00404354" w14:paraId="7317A6C1" w14:textId="77777777" w:rsidTr="006F11AE">
      <w:trPr>
        <w:trHeight w:val="410"/>
      </w:trPr>
      <w:tc>
        <w:tcPr>
          <w:tcW w:w="2805" w:type="dxa"/>
        </w:tcPr>
        <w:p w14:paraId="2E77D0C6" w14:textId="4D5C1420" w:rsidR="00EB5118" w:rsidRDefault="00EB5118" w:rsidP="003E09F9">
          <w:pPr>
            <w:pStyle w:val="YaraTableFields"/>
            <w:jc w:val="center"/>
            <w:rPr>
              <w:rFonts w:cs="Arial"/>
              <w:noProof/>
              <w:sz w:val="20"/>
              <w:lang w:val="en-US"/>
            </w:rPr>
          </w:pPr>
          <w:r w:rsidRPr="003E09F9">
            <w:rPr>
              <w:rFonts w:cs="Arial"/>
              <w:noProof/>
              <w:sz w:val="20"/>
              <w:lang w:val="en-US"/>
            </w:rPr>
            <w:t>Document type</w:t>
          </w:r>
          <w:r>
            <w:rPr>
              <w:rFonts w:cs="Arial"/>
              <w:noProof/>
              <w:sz w:val="20"/>
              <w:lang w:val="en-US"/>
            </w:rPr>
            <w:t>:</w:t>
          </w:r>
        </w:p>
        <w:p w14:paraId="45911937" w14:textId="77777777" w:rsidR="00EB5118" w:rsidRPr="00656E39" w:rsidRDefault="00EB5118" w:rsidP="003E09F9">
          <w:pPr>
            <w:pStyle w:val="YaraTableFields"/>
            <w:jc w:val="center"/>
            <w:rPr>
              <w:rFonts w:cs="Arial"/>
              <w:noProof/>
              <w:sz w:val="16"/>
              <w:szCs w:val="16"/>
              <w:lang w:val="en-US"/>
            </w:rPr>
          </w:pPr>
        </w:p>
        <w:sdt>
          <w:sdtPr>
            <w:rPr>
              <w:rFonts w:cs="Arial"/>
              <w:noProof/>
              <w:sz w:val="20"/>
              <w:lang w:val="en-US"/>
            </w:rPr>
            <w:alias w:val="Document Type"/>
            <w:tag w:val="a5cdc0369a234aa08bf5ccf7ac490442"/>
            <w:id w:val="516508515"/>
            <w:lock w:val="contentLocked"/>
            <w:placeholder>
              <w:docPart w:val="EA66C81F7AD94533846E37F86A01BB5E"/>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a5cdc0369a234aa08bf5ccf7ac490442[1]/ns3:Terms[1]" w:storeItemID="{D3877362-D1C9-4CCC-8350-B67A0238F2EE}"/>
            <w:text w:multiLine="1"/>
          </w:sdtPr>
          <w:sdtEndPr/>
          <w:sdtContent>
            <w:p w14:paraId="6A813249" w14:textId="70D1DE2A" w:rsidR="00EB5118" w:rsidRPr="003E09F9" w:rsidRDefault="00B350B6" w:rsidP="003E09F9">
              <w:pPr>
                <w:pStyle w:val="YaraTableFields"/>
                <w:jc w:val="center"/>
                <w:rPr>
                  <w:rFonts w:cs="Arial"/>
                  <w:noProof/>
                  <w:sz w:val="20"/>
                  <w:lang w:val="en-US"/>
                </w:rPr>
              </w:pPr>
              <w:r>
                <w:rPr>
                  <w:rFonts w:cs="Arial"/>
                  <w:noProof/>
                  <w:sz w:val="20"/>
                  <w:lang w:val="en-US"/>
                </w:rPr>
                <w:t>Attachment</w:t>
              </w:r>
            </w:p>
          </w:sdtContent>
        </w:sdt>
      </w:tc>
      <w:tc>
        <w:tcPr>
          <w:tcW w:w="2805" w:type="dxa"/>
          <w:noWrap/>
        </w:tcPr>
        <w:p w14:paraId="79731C84" w14:textId="77777777" w:rsidR="00EB5118" w:rsidRDefault="00EB5118" w:rsidP="003E09F9">
          <w:pPr>
            <w:pStyle w:val="YaraTableFields"/>
            <w:jc w:val="center"/>
            <w:rPr>
              <w:rFonts w:cs="Arial"/>
              <w:sz w:val="20"/>
            </w:rPr>
          </w:pPr>
          <w:r>
            <w:rPr>
              <w:rFonts w:cs="Arial"/>
              <w:sz w:val="20"/>
            </w:rPr>
            <w:t>Valid for Organization:</w:t>
          </w:r>
        </w:p>
        <w:p w14:paraId="5019F9C6" w14:textId="77777777" w:rsidR="00EB5118" w:rsidRPr="00656E39" w:rsidRDefault="00EB5118" w:rsidP="003E09F9">
          <w:pPr>
            <w:pStyle w:val="YaraTableFields"/>
            <w:jc w:val="center"/>
            <w:rPr>
              <w:rFonts w:cs="Arial"/>
              <w:sz w:val="16"/>
              <w:szCs w:val="16"/>
            </w:rPr>
          </w:pPr>
        </w:p>
        <w:p w14:paraId="0F900AA8" w14:textId="09E6AE08" w:rsidR="00EB5118" w:rsidRPr="003E09F9" w:rsidRDefault="007407DC" w:rsidP="003E09F9">
          <w:pPr>
            <w:pStyle w:val="YaraTableFields"/>
            <w:jc w:val="center"/>
            <w:rPr>
              <w:rFonts w:cs="Arial"/>
              <w:b/>
              <w:noProof/>
              <w:sz w:val="20"/>
            </w:rPr>
          </w:pPr>
          <w:sdt>
            <w:sdtPr>
              <w:rPr>
                <w:rFonts w:cs="Arial"/>
                <w:sz w:val="20"/>
              </w:rPr>
              <w:alias w:val="Valid for Organization(s)"/>
              <w:tag w:val="l45847b67a134e4a87db9037747dc84f"/>
              <w:id w:val="724561535"/>
              <w:lock w:val="contentLocked"/>
              <w:placeholder>
                <w:docPart w:val="4E2EB00BAF254977AAE025A791AFC243"/>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l45847b67a134e4a87db9037747dc84f[1]/ns3:Terms[1]" w:storeItemID="{D3877362-D1C9-4CCC-8350-B67A0238F2EE}"/>
              <w:text w:multiLine="1"/>
            </w:sdtPr>
            <w:sdtEndPr/>
            <w:sdtContent>
              <w:r w:rsidR="00B350B6">
                <w:rPr>
                  <w:rFonts w:cs="Arial"/>
                  <w:sz w:val="20"/>
                </w:rPr>
                <w:t>Porsgrunn</w:t>
              </w:r>
            </w:sdtContent>
          </w:sdt>
          <w:r w:rsidR="00EB5118" w:rsidRPr="003E09F9">
            <w:rPr>
              <w:rFonts w:cs="Arial"/>
              <w:sz w:val="20"/>
            </w:rPr>
            <w:fldChar w:fldCharType="begin"/>
          </w:r>
          <w:r w:rsidR="00EB5118" w:rsidRPr="003E09F9">
            <w:rPr>
              <w:rFonts w:cs="Arial"/>
              <w:sz w:val="20"/>
            </w:rPr>
            <w:instrText xml:space="preserve"> DOCPROPERTY "bd_Access"  \* CHARFORMAT </w:instrText>
          </w:r>
          <w:r w:rsidR="00EB5118" w:rsidRPr="003E09F9">
            <w:rPr>
              <w:rFonts w:cs="Arial"/>
              <w:sz w:val="20"/>
            </w:rPr>
            <w:fldChar w:fldCharType="end"/>
          </w:r>
        </w:p>
      </w:tc>
      <w:tc>
        <w:tcPr>
          <w:tcW w:w="2805" w:type="dxa"/>
        </w:tcPr>
        <w:p w14:paraId="23F58DD3" w14:textId="77777777" w:rsidR="00EB5118" w:rsidRDefault="00EB5118" w:rsidP="003E09F9">
          <w:pPr>
            <w:pStyle w:val="YaraTableFields"/>
            <w:jc w:val="center"/>
            <w:rPr>
              <w:rFonts w:cs="Arial"/>
              <w:sz w:val="20"/>
            </w:rPr>
          </w:pPr>
          <w:r>
            <w:rPr>
              <w:rFonts w:cs="Arial"/>
              <w:sz w:val="20"/>
            </w:rPr>
            <w:t>Valid for Location/</w:t>
          </w:r>
          <w:proofErr w:type="spellStart"/>
          <w:r>
            <w:rPr>
              <w:rFonts w:cs="Arial"/>
              <w:sz w:val="20"/>
            </w:rPr>
            <w:t>Facitity</w:t>
          </w:r>
          <w:proofErr w:type="spellEnd"/>
          <w:r>
            <w:rPr>
              <w:rFonts w:cs="Arial"/>
              <w:sz w:val="20"/>
            </w:rPr>
            <w:t>:</w:t>
          </w:r>
        </w:p>
        <w:p w14:paraId="1E4E935F" w14:textId="77777777" w:rsidR="00EB5118" w:rsidRPr="00656E39" w:rsidRDefault="00EB5118" w:rsidP="003E09F9">
          <w:pPr>
            <w:pStyle w:val="YaraTableFields"/>
            <w:jc w:val="center"/>
            <w:rPr>
              <w:rFonts w:cs="Arial"/>
              <w:sz w:val="16"/>
              <w:szCs w:val="16"/>
            </w:rPr>
          </w:pPr>
        </w:p>
        <w:p w14:paraId="4778746F" w14:textId="60C5A41A" w:rsidR="00EB5118" w:rsidRPr="003E09F9" w:rsidRDefault="007407DC" w:rsidP="003E09F9">
          <w:pPr>
            <w:pStyle w:val="YaraTableFields"/>
            <w:jc w:val="center"/>
            <w:rPr>
              <w:rFonts w:cs="Arial"/>
              <w:noProof/>
              <w:sz w:val="20"/>
            </w:rPr>
          </w:pPr>
          <w:sdt>
            <w:sdtPr>
              <w:rPr>
                <w:rFonts w:cs="Arial"/>
                <w:sz w:val="20"/>
              </w:rPr>
              <w:alias w:val="Valid for Location/Facility"/>
              <w:tag w:val="m6a006d3bc2e488b98d5a60be7da4a85"/>
              <w:id w:val="15357291"/>
              <w:lock w:val="contentLocked"/>
              <w:placeholder>
                <w:docPart w:val="4BDF704AF7E44F56BACBCE9302E39E6C"/>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m6a006d3bc2e488b98d5a60be7da4a85[1]/ns3:Terms[1]" w:storeItemID="{D3877362-D1C9-4CCC-8350-B67A0238F2EE}"/>
              <w:text w:multiLine="1"/>
            </w:sdtPr>
            <w:sdtEndPr/>
            <w:sdtContent>
              <w:r w:rsidR="00B350B6">
                <w:rPr>
                  <w:rFonts w:cs="Arial"/>
                  <w:sz w:val="20"/>
                </w:rPr>
                <w:t>Yara Porsgrunn</w:t>
              </w:r>
            </w:sdtContent>
          </w:sdt>
          <w:r w:rsidR="00EB5118" w:rsidRPr="003E09F9">
            <w:rPr>
              <w:rFonts w:cs="Arial"/>
              <w:sz w:val="20"/>
            </w:rPr>
            <w:fldChar w:fldCharType="begin"/>
          </w:r>
          <w:r w:rsidR="00EB5118" w:rsidRPr="003E09F9">
            <w:rPr>
              <w:rFonts w:cs="Arial"/>
              <w:sz w:val="20"/>
            </w:rPr>
            <w:instrText xml:space="preserve"> DOCPROPERTY "bd_OrgUnit"  \* CHARFORMAT </w:instrText>
          </w:r>
          <w:r w:rsidR="00EB5118" w:rsidRPr="003E09F9">
            <w:rPr>
              <w:rFonts w:cs="Arial"/>
              <w:sz w:val="20"/>
            </w:rPr>
            <w:fldChar w:fldCharType="end"/>
          </w:r>
        </w:p>
      </w:tc>
    </w:tr>
    <w:tr w:rsidR="00EB5118" w:rsidRPr="00102A84" w14:paraId="4628B31C" w14:textId="77777777" w:rsidTr="006F11AE">
      <w:trPr>
        <w:trHeight w:val="1004"/>
      </w:trPr>
      <w:tc>
        <w:tcPr>
          <w:tcW w:w="2805" w:type="dxa"/>
        </w:tcPr>
        <w:p w14:paraId="6D65318C" w14:textId="36732A97" w:rsidR="00EB5118" w:rsidRPr="003E09F9" w:rsidRDefault="00EB5118" w:rsidP="00E62E55">
          <w:pPr>
            <w:pStyle w:val="YaraTableFields"/>
            <w:rPr>
              <w:rFonts w:cs="Arial"/>
              <w:b/>
              <w:noProof/>
              <w:sz w:val="20"/>
            </w:rPr>
          </w:pPr>
          <w:r w:rsidRPr="003E09F9">
            <w:rPr>
              <w:rFonts w:cs="Arial"/>
              <w:b/>
              <w:noProof/>
              <w:sz w:val="20"/>
            </w:rPr>
            <w:fldChar w:fldCharType="begin"/>
          </w:r>
          <w:r w:rsidRPr="003E09F9">
            <w:rPr>
              <w:rFonts w:cs="Arial"/>
              <w:b/>
              <w:noProof/>
              <w:sz w:val="20"/>
            </w:rPr>
            <w:instrText xml:space="preserve"> DOCPROPERTY "bd_lContact"  \* CHARFORMAT </w:instrText>
          </w:r>
          <w:r w:rsidRPr="003E09F9">
            <w:rPr>
              <w:rFonts w:cs="Arial"/>
              <w:b/>
              <w:noProof/>
              <w:sz w:val="20"/>
            </w:rPr>
            <w:fldChar w:fldCharType="end"/>
          </w:r>
        </w:p>
      </w:tc>
      <w:tc>
        <w:tcPr>
          <w:tcW w:w="2805" w:type="dxa"/>
          <w:noWrap/>
        </w:tcPr>
        <w:p w14:paraId="5E2AB661" w14:textId="77777777" w:rsidR="00EB5118" w:rsidRPr="003E09F9" w:rsidRDefault="00EB5118" w:rsidP="007F6E9A">
          <w:pPr>
            <w:pStyle w:val="YaraTableFields"/>
            <w:rPr>
              <w:rFonts w:cs="Arial"/>
              <w:b/>
              <w:noProof/>
              <w:sz w:val="20"/>
            </w:rPr>
          </w:pPr>
          <w:r w:rsidRPr="003E09F9">
            <w:rPr>
              <w:rFonts w:cs="Arial"/>
              <w:b/>
              <w:noProof/>
              <w:sz w:val="20"/>
            </w:rPr>
            <w:fldChar w:fldCharType="begin"/>
          </w:r>
          <w:r w:rsidRPr="003E09F9">
            <w:rPr>
              <w:rFonts w:cs="Arial"/>
              <w:b/>
              <w:noProof/>
              <w:sz w:val="20"/>
            </w:rPr>
            <w:instrText xml:space="preserve"> DOCPROPERTY "bd_lRev"  \* CHARFORMAT </w:instrText>
          </w:r>
          <w:r w:rsidRPr="003E09F9">
            <w:rPr>
              <w:rFonts w:cs="Arial"/>
              <w:b/>
              <w:noProof/>
              <w:sz w:val="20"/>
            </w:rPr>
            <w:fldChar w:fldCharType="end"/>
          </w:r>
        </w:p>
      </w:tc>
      <w:tc>
        <w:tcPr>
          <w:tcW w:w="2805" w:type="dxa"/>
        </w:tcPr>
        <w:p w14:paraId="27A37E15" w14:textId="77777777" w:rsidR="00EB5118" w:rsidRPr="003E09F9" w:rsidRDefault="00EB5118" w:rsidP="007F6E9A">
          <w:pPr>
            <w:pStyle w:val="YaraTableFields"/>
            <w:rPr>
              <w:rFonts w:cs="Arial"/>
              <w:b/>
              <w:noProof/>
              <w:sz w:val="20"/>
            </w:rPr>
          </w:pPr>
        </w:p>
      </w:tc>
    </w:tr>
  </w:tbl>
  <w:p w14:paraId="226C1DF4" w14:textId="607CE365" w:rsidR="00EB5118" w:rsidRPr="0035498E" w:rsidRDefault="00A34F6E" w:rsidP="00445ADD">
    <w:pPr>
      <w:pStyle w:val="YaraTableFields"/>
      <w:ind w:left="3828"/>
      <w:rPr>
        <w:noProof/>
        <w:sz w:val="2"/>
        <w:szCs w:val="2"/>
      </w:rPr>
    </w:pPr>
    <w:r w:rsidRPr="003E09F9">
      <w:rPr>
        <w:rFonts w:cs="Arial"/>
        <w:noProof/>
        <w:sz w:val="20"/>
        <w:lang w:val="en-US"/>
      </w:rPr>
      <w:drawing>
        <wp:anchor distT="0" distB="0" distL="114300" distR="114300" simplePos="0" relativeHeight="251658240" behindDoc="1" locked="0" layoutInCell="0" allowOverlap="0" wp14:anchorId="192304D6" wp14:editId="3E422CEB">
          <wp:simplePos x="0" y="0"/>
          <wp:positionH relativeFrom="page">
            <wp:posOffset>33020</wp:posOffset>
          </wp:positionH>
          <wp:positionV relativeFrom="page">
            <wp:posOffset>4445</wp:posOffset>
          </wp:positionV>
          <wp:extent cx="1423670" cy="1069975"/>
          <wp:effectExtent l="0" t="0" r="5080" b="0"/>
          <wp:wrapNone/>
          <wp:docPr id="4" name="Picture 4"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1230"/>
    <w:multiLevelType w:val="multilevel"/>
    <w:tmpl w:val="52248F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9C76C0"/>
    <w:multiLevelType w:val="hybridMultilevel"/>
    <w:tmpl w:val="F768EBA0"/>
    <w:lvl w:ilvl="0" w:tplc="D6E827CA">
      <w:start w:val="1"/>
      <w:numFmt w:val="bullet"/>
      <w:pStyle w:val="BulletIndentY"/>
      <w:lvlText w:val=""/>
      <w:lvlJc w:val="left"/>
      <w:pPr>
        <w:ind w:left="3016" w:hanging="42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D53E9"/>
    <w:multiLevelType w:val="multilevel"/>
    <w:tmpl w:val="8BF00A5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19191E"/>
    <w:multiLevelType w:val="multilevel"/>
    <w:tmpl w:val="F0800074"/>
    <w:styleLink w:val="ListStyle-AppendixHeading"/>
    <w:lvl w:ilvl="0">
      <w:start w:val="1"/>
      <w:numFmt w:val="decimal"/>
      <w:pStyle w:val="AppendixHeading"/>
      <w:suff w:val="space"/>
      <w:lvlText w:val="Appendix %1 -"/>
      <w:lvlJc w:val="left"/>
      <w:pPr>
        <w:ind w:left="0" w:firstLine="0"/>
      </w:pPr>
      <w:rPr>
        <w:rFonts w:ascii="Arial" w:hAnsi="Arial" w:cs="Arial"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29892840"/>
    <w:multiLevelType w:val="multilevel"/>
    <w:tmpl w:val="441083D0"/>
    <w:lvl w:ilvl="0">
      <w:start w:val="1"/>
      <w:numFmt w:val="decimal"/>
      <w:pStyle w:val="NumberY"/>
      <w:lvlText w:val="%1."/>
      <w:lvlJc w:val="left"/>
      <w:pPr>
        <w:tabs>
          <w:tab w:val="num" w:pos="1298"/>
        </w:tabs>
        <w:ind w:left="1724" w:hanging="426"/>
      </w:pPr>
      <w:rPr>
        <w:rFonts w:hint="default"/>
      </w:rPr>
    </w:lvl>
    <w:lvl w:ilvl="1">
      <w:start w:val="1"/>
      <w:numFmt w:val="decimal"/>
      <w:lvlText w:val="%1.%2."/>
      <w:lvlJc w:val="left"/>
      <w:pPr>
        <w:tabs>
          <w:tab w:val="num" w:pos="2591"/>
        </w:tabs>
        <w:ind w:left="3019" w:hanging="425"/>
      </w:pPr>
      <w:rPr>
        <w:rFonts w:hint="default"/>
      </w:rPr>
    </w:lvl>
    <w:lvl w:ilvl="2">
      <w:start w:val="1"/>
      <w:numFmt w:val="decimal"/>
      <w:lvlText w:val="%1.%2.%3."/>
      <w:lvlJc w:val="left"/>
      <w:pPr>
        <w:ind w:left="4536" w:hanging="64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AD7215"/>
    <w:multiLevelType w:val="multilevel"/>
    <w:tmpl w:val="F0800074"/>
    <w:numStyleLink w:val="ListStyle-AppendixHeading"/>
  </w:abstractNum>
  <w:abstractNum w:abstractNumId="6" w15:restartNumberingAfterBreak="0">
    <w:nsid w:val="30027C27"/>
    <w:multiLevelType w:val="multilevel"/>
    <w:tmpl w:val="C670437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E278D5"/>
    <w:multiLevelType w:val="multilevel"/>
    <w:tmpl w:val="F3F0D14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082D7A"/>
    <w:multiLevelType w:val="hybridMultilevel"/>
    <w:tmpl w:val="DDCC86D6"/>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9" w15:restartNumberingAfterBreak="0">
    <w:nsid w:val="40D15690"/>
    <w:multiLevelType w:val="hybridMultilevel"/>
    <w:tmpl w:val="D1C621F0"/>
    <w:lvl w:ilvl="0" w:tplc="ADE49484">
      <w:start w:val="1"/>
      <w:numFmt w:val="bullet"/>
      <w:pStyle w:val="BulletY"/>
      <w:lvlText w:val=""/>
      <w:lvlJc w:val="left"/>
      <w:pPr>
        <w:ind w:left="1724" w:hanging="426"/>
      </w:pPr>
      <w:rPr>
        <w:rFonts w:ascii="Symbol" w:hAnsi="Symbol" w:hint="default"/>
      </w:rPr>
    </w:lvl>
    <w:lvl w:ilvl="1" w:tplc="04090017">
      <w:start w:val="1"/>
      <w:numFmt w:val="lowerLetter"/>
      <w:lvlText w:val="%2)"/>
      <w:lvlJc w:val="left"/>
      <w:pPr>
        <w:tabs>
          <w:tab w:val="num" w:pos="1440"/>
        </w:tabs>
        <w:ind w:left="1440" w:hanging="360"/>
      </w:pPr>
    </w:lvl>
    <w:lvl w:ilvl="2" w:tplc="50D8CB38">
      <w:start w:val="1"/>
      <w:numFmt w:val="bullet"/>
      <w:lvlText w:val=""/>
      <w:lvlJc w:val="left"/>
      <w:pPr>
        <w:tabs>
          <w:tab w:val="num" w:pos="2160"/>
        </w:tabs>
        <w:ind w:left="2084" w:hanging="284"/>
      </w:pPr>
      <w:rPr>
        <w:rFonts w:ascii="Symbol" w:hAnsi="Symbol" w:hint="default"/>
      </w:rPr>
    </w:lvl>
    <w:lvl w:ilvl="3" w:tplc="04090017">
      <w:start w:val="1"/>
      <w:numFmt w:val="lowerLetter"/>
      <w:lvlText w:val="%4)"/>
      <w:lvlJc w:val="left"/>
      <w:pPr>
        <w:tabs>
          <w:tab w:val="num" w:pos="2880"/>
        </w:tabs>
        <w:ind w:left="2880" w:hanging="360"/>
      </w:p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633387"/>
    <w:multiLevelType w:val="hybridMultilevel"/>
    <w:tmpl w:val="DFCE73D2"/>
    <w:lvl w:ilvl="0" w:tplc="76ECCED0">
      <w:start w:val="1"/>
      <w:numFmt w:val="decimal"/>
      <w:pStyle w:val="NumberIndentY"/>
      <w:lvlText w:val="%1."/>
      <w:lvlJc w:val="left"/>
      <w:pPr>
        <w:ind w:left="3016" w:hanging="422"/>
      </w:pPr>
      <w:rPr>
        <w:rFonts w:hint="default"/>
      </w:rPr>
    </w:lvl>
    <w:lvl w:ilvl="1" w:tplc="04090019" w:tentative="1">
      <w:start w:val="1"/>
      <w:numFmt w:val="lowerLetter"/>
      <w:lvlText w:val="%2."/>
      <w:lvlJc w:val="left"/>
      <w:pPr>
        <w:ind w:left="4034" w:hanging="360"/>
      </w:pPr>
    </w:lvl>
    <w:lvl w:ilvl="2" w:tplc="0409001B" w:tentative="1">
      <w:start w:val="1"/>
      <w:numFmt w:val="lowerRoman"/>
      <w:lvlText w:val="%3."/>
      <w:lvlJc w:val="right"/>
      <w:pPr>
        <w:ind w:left="4754" w:hanging="180"/>
      </w:pPr>
    </w:lvl>
    <w:lvl w:ilvl="3" w:tplc="0409000F" w:tentative="1">
      <w:start w:val="1"/>
      <w:numFmt w:val="decimal"/>
      <w:lvlText w:val="%4."/>
      <w:lvlJc w:val="left"/>
      <w:pPr>
        <w:ind w:left="5474" w:hanging="360"/>
      </w:pPr>
    </w:lvl>
    <w:lvl w:ilvl="4" w:tplc="04090019" w:tentative="1">
      <w:start w:val="1"/>
      <w:numFmt w:val="lowerLetter"/>
      <w:lvlText w:val="%5."/>
      <w:lvlJc w:val="left"/>
      <w:pPr>
        <w:ind w:left="6194" w:hanging="360"/>
      </w:pPr>
    </w:lvl>
    <w:lvl w:ilvl="5" w:tplc="0409001B" w:tentative="1">
      <w:start w:val="1"/>
      <w:numFmt w:val="lowerRoman"/>
      <w:lvlText w:val="%6."/>
      <w:lvlJc w:val="right"/>
      <w:pPr>
        <w:ind w:left="6914" w:hanging="180"/>
      </w:pPr>
    </w:lvl>
    <w:lvl w:ilvl="6" w:tplc="0409000F" w:tentative="1">
      <w:start w:val="1"/>
      <w:numFmt w:val="decimal"/>
      <w:lvlText w:val="%7."/>
      <w:lvlJc w:val="left"/>
      <w:pPr>
        <w:ind w:left="7634" w:hanging="360"/>
      </w:pPr>
    </w:lvl>
    <w:lvl w:ilvl="7" w:tplc="04090019" w:tentative="1">
      <w:start w:val="1"/>
      <w:numFmt w:val="lowerLetter"/>
      <w:lvlText w:val="%8."/>
      <w:lvlJc w:val="left"/>
      <w:pPr>
        <w:ind w:left="8354" w:hanging="360"/>
      </w:pPr>
    </w:lvl>
    <w:lvl w:ilvl="8" w:tplc="0409001B" w:tentative="1">
      <w:start w:val="1"/>
      <w:numFmt w:val="lowerRoman"/>
      <w:lvlText w:val="%9."/>
      <w:lvlJc w:val="right"/>
      <w:pPr>
        <w:ind w:left="9074" w:hanging="180"/>
      </w:pPr>
    </w:lvl>
  </w:abstractNum>
  <w:abstractNum w:abstractNumId="11" w15:restartNumberingAfterBreak="0">
    <w:nsid w:val="488F5EC9"/>
    <w:multiLevelType w:val="multilevel"/>
    <w:tmpl w:val="2ECEEFEE"/>
    <w:lvl w:ilvl="0">
      <w:start w:val="1"/>
      <w:numFmt w:val="bullet"/>
      <w:lvlText w:val="o"/>
      <w:lvlJc w:val="left"/>
      <w:pPr>
        <w:tabs>
          <w:tab w:val="num" w:pos="1664"/>
        </w:tabs>
        <w:ind w:left="1664" w:hanging="360"/>
      </w:pPr>
      <w:rPr>
        <w:rFonts w:ascii="Courier New" w:hAnsi="Courier New" w:hint="default"/>
        <w:sz w:val="20"/>
      </w:rPr>
    </w:lvl>
    <w:lvl w:ilvl="1" w:tentative="1">
      <w:start w:val="1"/>
      <w:numFmt w:val="bullet"/>
      <w:lvlText w:val="o"/>
      <w:lvlJc w:val="left"/>
      <w:pPr>
        <w:tabs>
          <w:tab w:val="num" w:pos="2384"/>
        </w:tabs>
        <w:ind w:left="2384" w:hanging="360"/>
      </w:pPr>
      <w:rPr>
        <w:rFonts w:ascii="Courier New" w:hAnsi="Courier New" w:hint="default"/>
        <w:sz w:val="20"/>
      </w:rPr>
    </w:lvl>
    <w:lvl w:ilvl="2" w:tentative="1">
      <w:start w:val="1"/>
      <w:numFmt w:val="bullet"/>
      <w:lvlText w:val="o"/>
      <w:lvlJc w:val="left"/>
      <w:pPr>
        <w:tabs>
          <w:tab w:val="num" w:pos="3104"/>
        </w:tabs>
        <w:ind w:left="3104" w:hanging="360"/>
      </w:pPr>
      <w:rPr>
        <w:rFonts w:ascii="Courier New" w:hAnsi="Courier New" w:hint="default"/>
        <w:sz w:val="20"/>
      </w:rPr>
    </w:lvl>
    <w:lvl w:ilvl="3" w:tentative="1">
      <w:start w:val="1"/>
      <w:numFmt w:val="bullet"/>
      <w:lvlText w:val="o"/>
      <w:lvlJc w:val="left"/>
      <w:pPr>
        <w:tabs>
          <w:tab w:val="num" w:pos="3824"/>
        </w:tabs>
        <w:ind w:left="3824" w:hanging="360"/>
      </w:pPr>
      <w:rPr>
        <w:rFonts w:ascii="Courier New" w:hAnsi="Courier New" w:hint="default"/>
        <w:sz w:val="20"/>
      </w:rPr>
    </w:lvl>
    <w:lvl w:ilvl="4" w:tentative="1">
      <w:start w:val="1"/>
      <w:numFmt w:val="bullet"/>
      <w:lvlText w:val="o"/>
      <w:lvlJc w:val="left"/>
      <w:pPr>
        <w:tabs>
          <w:tab w:val="num" w:pos="4544"/>
        </w:tabs>
        <w:ind w:left="4544" w:hanging="360"/>
      </w:pPr>
      <w:rPr>
        <w:rFonts w:ascii="Courier New" w:hAnsi="Courier New" w:hint="default"/>
        <w:sz w:val="20"/>
      </w:rPr>
    </w:lvl>
    <w:lvl w:ilvl="5" w:tentative="1">
      <w:start w:val="1"/>
      <w:numFmt w:val="bullet"/>
      <w:lvlText w:val="o"/>
      <w:lvlJc w:val="left"/>
      <w:pPr>
        <w:tabs>
          <w:tab w:val="num" w:pos="5264"/>
        </w:tabs>
        <w:ind w:left="5264" w:hanging="360"/>
      </w:pPr>
      <w:rPr>
        <w:rFonts w:ascii="Courier New" w:hAnsi="Courier New" w:hint="default"/>
        <w:sz w:val="20"/>
      </w:rPr>
    </w:lvl>
    <w:lvl w:ilvl="6" w:tentative="1">
      <w:start w:val="1"/>
      <w:numFmt w:val="bullet"/>
      <w:lvlText w:val="o"/>
      <w:lvlJc w:val="left"/>
      <w:pPr>
        <w:tabs>
          <w:tab w:val="num" w:pos="5984"/>
        </w:tabs>
        <w:ind w:left="5984" w:hanging="360"/>
      </w:pPr>
      <w:rPr>
        <w:rFonts w:ascii="Courier New" w:hAnsi="Courier New" w:hint="default"/>
        <w:sz w:val="20"/>
      </w:rPr>
    </w:lvl>
    <w:lvl w:ilvl="7" w:tentative="1">
      <w:start w:val="1"/>
      <w:numFmt w:val="bullet"/>
      <w:lvlText w:val="o"/>
      <w:lvlJc w:val="left"/>
      <w:pPr>
        <w:tabs>
          <w:tab w:val="num" w:pos="6704"/>
        </w:tabs>
        <w:ind w:left="6704" w:hanging="360"/>
      </w:pPr>
      <w:rPr>
        <w:rFonts w:ascii="Courier New" w:hAnsi="Courier New" w:hint="default"/>
        <w:sz w:val="20"/>
      </w:rPr>
    </w:lvl>
    <w:lvl w:ilvl="8" w:tentative="1">
      <w:start w:val="1"/>
      <w:numFmt w:val="bullet"/>
      <w:lvlText w:val="o"/>
      <w:lvlJc w:val="left"/>
      <w:pPr>
        <w:tabs>
          <w:tab w:val="num" w:pos="7424"/>
        </w:tabs>
        <w:ind w:left="7424" w:hanging="360"/>
      </w:pPr>
      <w:rPr>
        <w:rFonts w:ascii="Courier New" w:hAnsi="Courier New" w:hint="default"/>
        <w:sz w:val="20"/>
      </w:rPr>
    </w:lvl>
  </w:abstractNum>
  <w:num w:numId="1" w16cid:durableId="560755917">
    <w:abstractNumId w:val="9"/>
  </w:num>
  <w:num w:numId="2" w16cid:durableId="343092484">
    <w:abstractNumId w:val="1"/>
  </w:num>
  <w:num w:numId="3" w16cid:durableId="418139610">
    <w:abstractNumId w:val="10"/>
  </w:num>
  <w:num w:numId="4" w16cid:durableId="150755763">
    <w:abstractNumId w:val="4"/>
  </w:num>
  <w:num w:numId="5" w16cid:durableId="411436578">
    <w:abstractNumId w:val="0"/>
  </w:num>
  <w:num w:numId="6" w16cid:durableId="522934704">
    <w:abstractNumId w:val="2"/>
  </w:num>
  <w:num w:numId="7" w16cid:durableId="1837113038">
    <w:abstractNumId w:val="7"/>
  </w:num>
  <w:num w:numId="8" w16cid:durableId="1814785815">
    <w:abstractNumId w:val="6"/>
  </w:num>
  <w:num w:numId="9" w16cid:durableId="1673291266">
    <w:abstractNumId w:val="3"/>
  </w:num>
  <w:num w:numId="10" w16cid:durableId="274485363">
    <w:abstractNumId w:val="5"/>
  </w:num>
  <w:num w:numId="11" w16cid:durableId="1295671144">
    <w:abstractNumId w:val="8"/>
  </w:num>
  <w:num w:numId="12" w16cid:durableId="5750963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linkStyles/>
  <w:defaultTabStop w:val="129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6AA"/>
    <w:rsid w:val="00006E15"/>
    <w:rsid w:val="00006E9D"/>
    <w:rsid w:val="000076BB"/>
    <w:rsid w:val="00011455"/>
    <w:rsid w:val="00012554"/>
    <w:rsid w:val="000139B9"/>
    <w:rsid w:val="0001416D"/>
    <w:rsid w:val="00020122"/>
    <w:rsid w:val="00023C69"/>
    <w:rsid w:val="000322CA"/>
    <w:rsid w:val="00034061"/>
    <w:rsid w:val="0003653A"/>
    <w:rsid w:val="00037AE2"/>
    <w:rsid w:val="000448B8"/>
    <w:rsid w:val="000453E7"/>
    <w:rsid w:val="000470ED"/>
    <w:rsid w:val="000503A0"/>
    <w:rsid w:val="000511D8"/>
    <w:rsid w:val="00053947"/>
    <w:rsid w:val="0005414A"/>
    <w:rsid w:val="00054A99"/>
    <w:rsid w:val="00062890"/>
    <w:rsid w:val="000642CD"/>
    <w:rsid w:val="00071220"/>
    <w:rsid w:val="00073D42"/>
    <w:rsid w:val="000750FE"/>
    <w:rsid w:val="000760D1"/>
    <w:rsid w:val="00077012"/>
    <w:rsid w:val="0007734C"/>
    <w:rsid w:val="00081BBF"/>
    <w:rsid w:val="00083FB1"/>
    <w:rsid w:val="00093A28"/>
    <w:rsid w:val="00094348"/>
    <w:rsid w:val="00095977"/>
    <w:rsid w:val="00096ABB"/>
    <w:rsid w:val="000A2585"/>
    <w:rsid w:val="000A63A4"/>
    <w:rsid w:val="000B10E6"/>
    <w:rsid w:val="000B1B84"/>
    <w:rsid w:val="000B3AAC"/>
    <w:rsid w:val="000B54AE"/>
    <w:rsid w:val="000B649D"/>
    <w:rsid w:val="000C145E"/>
    <w:rsid w:val="000C3B58"/>
    <w:rsid w:val="000D03D2"/>
    <w:rsid w:val="000D08FD"/>
    <w:rsid w:val="000D485F"/>
    <w:rsid w:val="000D5158"/>
    <w:rsid w:val="000D6DAE"/>
    <w:rsid w:val="000D781B"/>
    <w:rsid w:val="000D7869"/>
    <w:rsid w:val="000E13CC"/>
    <w:rsid w:val="000E3EE7"/>
    <w:rsid w:val="000E4CCA"/>
    <w:rsid w:val="000E58A6"/>
    <w:rsid w:val="000E6155"/>
    <w:rsid w:val="000F1228"/>
    <w:rsid w:val="000F13C0"/>
    <w:rsid w:val="000F7A17"/>
    <w:rsid w:val="00102414"/>
    <w:rsid w:val="00102A84"/>
    <w:rsid w:val="0010474C"/>
    <w:rsid w:val="00106395"/>
    <w:rsid w:val="00113672"/>
    <w:rsid w:val="00115BF6"/>
    <w:rsid w:val="00115EAC"/>
    <w:rsid w:val="0011695C"/>
    <w:rsid w:val="00120192"/>
    <w:rsid w:val="0012094A"/>
    <w:rsid w:val="00123FEA"/>
    <w:rsid w:val="00130EDB"/>
    <w:rsid w:val="001328B4"/>
    <w:rsid w:val="0014253F"/>
    <w:rsid w:val="00146015"/>
    <w:rsid w:val="0015098C"/>
    <w:rsid w:val="00150FF2"/>
    <w:rsid w:val="00151B1F"/>
    <w:rsid w:val="00151C63"/>
    <w:rsid w:val="00154AD3"/>
    <w:rsid w:val="00154DFE"/>
    <w:rsid w:val="001636F8"/>
    <w:rsid w:val="001640BF"/>
    <w:rsid w:val="0016795E"/>
    <w:rsid w:val="00173423"/>
    <w:rsid w:val="001737F5"/>
    <w:rsid w:val="001738C8"/>
    <w:rsid w:val="001812CB"/>
    <w:rsid w:val="00185D96"/>
    <w:rsid w:val="00186855"/>
    <w:rsid w:val="001942D2"/>
    <w:rsid w:val="00196C63"/>
    <w:rsid w:val="001A3356"/>
    <w:rsid w:val="001A5858"/>
    <w:rsid w:val="001A6EA5"/>
    <w:rsid w:val="001B05C1"/>
    <w:rsid w:val="001B0EC5"/>
    <w:rsid w:val="001B16A6"/>
    <w:rsid w:val="001B3752"/>
    <w:rsid w:val="001B6C0A"/>
    <w:rsid w:val="001B7120"/>
    <w:rsid w:val="001B7BB0"/>
    <w:rsid w:val="001C06F8"/>
    <w:rsid w:val="001C5F69"/>
    <w:rsid w:val="001D39D0"/>
    <w:rsid w:val="001D7B4F"/>
    <w:rsid w:val="001E261F"/>
    <w:rsid w:val="001E5CFF"/>
    <w:rsid w:val="001F05E1"/>
    <w:rsid w:val="001F1EA3"/>
    <w:rsid w:val="001F1FE1"/>
    <w:rsid w:val="001F3499"/>
    <w:rsid w:val="001F6DDB"/>
    <w:rsid w:val="001F6E01"/>
    <w:rsid w:val="001F7FC6"/>
    <w:rsid w:val="00202020"/>
    <w:rsid w:val="00214C62"/>
    <w:rsid w:val="0022005A"/>
    <w:rsid w:val="00224321"/>
    <w:rsid w:val="00230564"/>
    <w:rsid w:val="0023085E"/>
    <w:rsid w:val="00237D02"/>
    <w:rsid w:val="00240E1B"/>
    <w:rsid w:val="00241683"/>
    <w:rsid w:val="00244A09"/>
    <w:rsid w:val="0025134B"/>
    <w:rsid w:val="0025234C"/>
    <w:rsid w:val="0025326C"/>
    <w:rsid w:val="0026135F"/>
    <w:rsid w:val="00261693"/>
    <w:rsid w:val="00262AF9"/>
    <w:rsid w:val="00262D1F"/>
    <w:rsid w:val="00266225"/>
    <w:rsid w:val="00272243"/>
    <w:rsid w:val="002722B5"/>
    <w:rsid w:val="00276130"/>
    <w:rsid w:val="002769C5"/>
    <w:rsid w:val="00283206"/>
    <w:rsid w:val="00290A9C"/>
    <w:rsid w:val="002977CC"/>
    <w:rsid w:val="002B1BA1"/>
    <w:rsid w:val="002C3EB5"/>
    <w:rsid w:val="002C42CA"/>
    <w:rsid w:val="002D73DA"/>
    <w:rsid w:val="002E0FC3"/>
    <w:rsid w:val="002E5B8E"/>
    <w:rsid w:val="002F2E72"/>
    <w:rsid w:val="002F4069"/>
    <w:rsid w:val="002F75C4"/>
    <w:rsid w:val="00301C6A"/>
    <w:rsid w:val="00304875"/>
    <w:rsid w:val="00307DC1"/>
    <w:rsid w:val="0031202E"/>
    <w:rsid w:val="003168E6"/>
    <w:rsid w:val="003173F7"/>
    <w:rsid w:val="00321F21"/>
    <w:rsid w:val="00322AD6"/>
    <w:rsid w:val="0032596B"/>
    <w:rsid w:val="003278F0"/>
    <w:rsid w:val="00332523"/>
    <w:rsid w:val="00332CA3"/>
    <w:rsid w:val="0034390C"/>
    <w:rsid w:val="0035498E"/>
    <w:rsid w:val="00355000"/>
    <w:rsid w:val="00360731"/>
    <w:rsid w:val="003646BF"/>
    <w:rsid w:val="0037176A"/>
    <w:rsid w:val="00376641"/>
    <w:rsid w:val="003770B2"/>
    <w:rsid w:val="00377B30"/>
    <w:rsid w:val="00385C15"/>
    <w:rsid w:val="00387951"/>
    <w:rsid w:val="00390E2C"/>
    <w:rsid w:val="0039334E"/>
    <w:rsid w:val="003938C0"/>
    <w:rsid w:val="003945F8"/>
    <w:rsid w:val="0039775C"/>
    <w:rsid w:val="003A36E7"/>
    <w:rsid w:val="003A7282"/>
    <w:rsid w:val="003B0C04"/>
    <w:rsid w:val="003B7D63"/>
    <w:rsid w:val="003B7DA2"/>
    <w:rsid w:val="003C1B44"/>
    <w:rsid w:val="003D169F"/>
    <w:rsid w:val="003D5DB7"/>
    <w:rsid w:val="003E09F9"/>
    <w:rsid w:val="003E2647"/>
    <w:rsid w:val="003E6CC3"/>
    <w:rsid w:val="003F0817"/>
    <w:rsid w:val="003F2DA3"/>
    <w:rsid w:val="003F6273"/>
    <w:rsid w:val="00400261"/>
    <w:rsid w:val="00404354"/>
    <w:rsid w:val="00404DCA"/>
    <w:rsid w:val="00406B72"/>
    <w:rsid w:val="00412523"/>
    <w:rsid w:val="00412CBB"/>
    <w:rsid w:val="004137D6"/>
    <w:rsid w:val="0041382E"/>
    <w:rsid w:val="00420172"/>
    <w:rsid w:val="0042245A"/>
    <w:rsid w:val="00422F49"/>
    <w:rsid w:val="0042366C"/>
    <w:rsid w:val="004247B4"/>
    <w:rsid w:val="004279BE"/>
    <w:rsid w:val="00437D90"/>
    <w:rsid w:val="004419BA"/>
    <w:rsid w:val="00445ADD"/>
    <w:rsid w:val="00447644"/>
    <w:rsid w:val="00447F23"/>
    <w:rsid w:val="004545E8"/>
    <w:rsid w:val="004567C6"/>
    <w:rsid w:val="00461203"/>
    <w:rsid w:val="00463096"/>
    <w:rsid w:val="00463539"/>
    <w:rsid w:val="0046516F"/>
    <w:rsid w:val="00465A65"/>
    <w:rsid w:val="00474CD6"/>
    <w:rsid w:val="00480BCC"/>
    <w:rsid w:val="00481528"/>
    <w:rsid w:val="004933CA"/>
    <w:rsid w:val="00495F29"/>
    <w:rsid w:val="004961C1"/>
    <w:rsid w:val="004A139A"/>
    <w:rsid w:val="004A39B5"/>
    <w:rsid w:val="004A4A10"/>
    <w:rsid w:val="004B0CFF"/>
    <w:rsid w:val="004B616D"/>
    <w:rsid w:val="004B6EB6"/>
    <w:rsid w:val="004C0A33"/>
    <w:rsid w:val="004C0C91"/>
    <w:rsid w:val="004C1F83"/>
    <w:rsid w:val="004C55B0"/>
    <w:rsid w:val="004C584B"/>
    <w:rsid w:val="004C5ACC"/>
    <w:rsid w:val="004D5A56"/>
    <w:rsid w:val="004D5B06"/>
    <w:rsid w:val="004D6202"/>
    <w:rsid w:val="004D7B87"/>
    <w:rsid w:val="004E3320"/>
    <w:rsid w:val="004E72D2"/>
    <w:rsid w:val="004F42E3"/>
    <w:rsid w:val="00500286"/>
    <w:rsid w:val="00502BE3"/>
    <w:rsid w:val="00502FE7"/>
    <w:rsid w:val="005035A2"/>
    <w:rsid w:val="0051465D"/>
    <w:rsid w:val="005164F8"/>
    <w:rsid w:val="00516674"/>
    <w:rsid w:val="00516FF9"/>
    <w:rsid w:val="00517D73"/>
    <w:rsid w:val="005218B5"/>
    <w:rsid w:val="00522E1E"/>
    <w:rsid w:val="005300D8"/>
    <w:rsid w:val="0053023B"/>
    <w:rsid w:val="005317D4"/>
    <w:rsid w:val="00534FD0"/>
    <w:rsid w:val="0053538A"/>
    <w:rsid w:val="00535BA1"/>
    <w:rsid w:val="0054275C"/>
    <w:rsid w:val="00542A74"/>
    <w:rsid w:val="0054308C"/>
    <w:rsid w:val="0054354E"/>
    <w:rsid w:val="0054412A"/>
    <w:rsid w:val="005454C0"/>
    <w:rsid w:val="00546F46"/>
    <w:rsid w:val="00547390"/>
    <w:rsid w:val="00552B78"/>
    <w:rsid w:val="0056432C"/>
    <w:rsid w:val="005713DA"/>
    <w:rsid w:val="00584ED5"/>
    <w:rsid w:val="0058550C"/>
    <w:rsid w:val="005862A9"/>
    <w:rsid w:val="005918A4"/>
    <w:rsid w:val="00593E55"/>
    <w:rsid w:val="005943D4"/>
    <w:rsid w:val="005946F0"/>
    <w:rsid w:val="0059701F"/>
    <w:rsid w:val="005A2ECD"/>
    <w:rsid w:val="005A5D7D"/>
    <w:rsid w:val="005B7103"/>
    <w:rsid w:val="005B71C6"/>
    <w:rsid w:val="005C1ACB"/>
    <w:rsid w:val="005C449C"/>
    <w:rsid w:val="005C5909"/>
    <w:rsid w:val="005C67DD"/>
    <w:rsid w:val="005C7AB4"/>
    <w:rsid w:val="005D0627"/>
    <w:rsid w:val="005D2B28"/>
    <w:rsid w:val="005D3E2B"/>
    <w:rsid w:val="005D56AA"/>
    <w:rsid w:val="005D5924"/>
    <w:rsid w:val="005D609D"/>
    <w:rsid w:val="005D6D5D"/>
    <w:rsid w:val="005E0AF6"/>
    <w:rsid w:val="005E1009"/>
    <w:rsid w:val="005E14EB"/>
    <w:rsid w:val="005F5CD2"/>
    <w:rsid w:val="006032F0"/>
    <w:rsid w:val="006044EB"/>
    <w:rsid w:val="006045DB"/>
    <w:rsid w:val="006064F8"/>
    <w:rsid w:val="00607493"/>
    <w:rsid w:val="00613EC7"/>
    <w:rsid w:val="00616AAA"/>
    <w:rsid w:val="00621F4C"/>
    <w:rsid w:val="00626EF7"/>
    <w:rsid w:val="00633D71"/>
    <w:rsid w:val="00634BD6"/>
    <w:rsid w:val="00640A75"/>
    <w:rsid w:val="00641453"/>
    <w:rsid w:val="006422B8"/>
    <w:rsid w:val="006456E4"/>
    <w:rsid w:val="00653140"/>
    <w:rsid w:val="00655B2A"/>
    <w:rsid w:val="00655C59"/>
    <w:rsid w:val="00656E39"/>
    <w:rsid w:val="00660F83"/>
    <w:rsid w:val="00662109"/>
    <w:rsid w:val="00663354"/>
    <w:rsid w:val="00663F8E"/>
    <w:rsid w:val="00666892"/>
    <w:rsid w:val="006707C2"/>
    <w:rsid w:val="00674A5E"/>
    <w:rsid w:val="0067695E"/>
    <w:rsid w:val="00680991"/>
    <w:rsid w:val="00682514"/>
    <w:rsid w:val="00682956"/>
    <w:rsid w:val="00686336"/>
    <w:rsid w:val="00686BA1"/>
    <w:rsid w:val="00686DA2"/>
    <w:rsid w:val="00690783"/>
    <w:rsid w:val="0069132A"/>
    <w:rsid w:val="00693F14"/>
    <w:rsid w:val="006A1B30"/>
    <w:rsid w:val="006B48C9"/>
    <w:rsid w:val="006C2BB3"/>
    <w:rsid w:val="006C6726"/>
    <w:rsid w:val="006C6AF1"/>
    <w:rsid w:val="006C6C64"/>
    <w:rsid w:val="006D15E7"/>
    <w:rsid w:val="006D4C81"/>
    <w:rsid w:val="006D7B08"/>
    <w:rsid w:val="006E20B2"/>
    <w:rsid w:val="006F002D"/>
    <w:rsid w:val="006F0081"/>
    <w:rsid w:val="006F11AE"/>
    <w:rsid w:val="006F4035"/>
    <w:rsid w:val="006F4226"/>
    <w:rsid w:val="00701872"/>
    <w:rsid w:val="00705240"/>
    <w:rsid w:val="00707F34"/>
    <w:rsid w:val="00710963"/>
    <w:rsid w:val="00711C00"/>
    <w:rsid w:val="007142B7"/>
    <w:rsid w:val="00714D7C"/>
    <w:rsid w:val="0071688B"/>
    <w:rsid w:val="00716B20"/>
    <w:rsid w:val="00727A8C"/>
    <w:rsid w:val="007328E9"/>
    <w:rsid w:val="00733BB0"/>
    <w:rsid w:val="00736D60"/>
    <w:rsid w:val="00737A95"/>
    <w:rsid w:val="007407DC"/>
    <w:rsid w:val="0074163F"/>
    <w:rsid w:val="007421C3"/>
    <w:rsid w:val="007442FC"/>
    <w:rsid w:val="00747600"/>
    <w:rsid w:val="00762F53"/>
    <w:rsid w:val="00764F10"/>
    <w:rsid w:val="0076683F"/>
    <w:rsid w:val="0077027A"/>
    <w:rsid w:val="00773BEA"/>
    <w:rsid w:val="00775519"/>
    <w:rsid w:val="00775DFE"/>
    <w:rsid w:val="007814DA"/>
    <w:rsid w:val="00785179"/>
    <w:rsid w:val="007858AF"/>
    <w:rsid w:val="00787233"/>
    <w:rsid w:val="00787841"/>
    <w:rsid w:val="0079774A"/>
    <w:rsid w:val="007A0F31"/>
    <w:rsid w:val="007A6DE9"/>
    <w:rsid w:val="007A6E7D"/>
    <w:rsid w:val="007B00EA"/>
    <w:rsid w:val="007B22B2"/>
    <w:rsid w:val="007B3FC1"/>
    <w:rsid w:val="007B62B0"/>
    <w:rsid w:val="007C1D79"/>
    <w:rsid w:val="007C1D92"/>
    <w:rsid w:val="007C5D15"/>
    <w:rsid w:val="007C5D99"/>
    <w:rsid w:val="007C7CA0"/>
    <w:rsid w:val="007D0B33"/>
    <w:rsid w:val="007D52D9"/>
    <w:rsid w:val="007D55EE"/>
    <w:rsid w:val="007D72CA"/>
    <w:rsid w:val="007E093A"/>
    <w:rsid w:val="007E444E"/>
    <w:rsid w:val="007E642D"/>
    <w:rsid w:val="007E67C3"/>
    <w:rsid w:val="007E7489"/>
    <w:rsid w:val="007F0474"/>
    <w:rsid w:val="007F6E9A"/>
    <w:rsid w:val="007F6FCD"/>
    <w:rsid w:val="008001CC"/>
    <w:rsid w:val="00800685"/>
    <w:rsid w:val="00800939"/>
    <w:rsid w:val="008014F8"/>
    <w:rsid w:val="00803187"/>
    <w:rsid w:val="008046B0"/>
    <w:rsid w:val="0080663E"/>
    <w:rsid w:val="00806879"/>
    <w:rsid w:val="00807787"/>
    <w:rsid w:val="008123C2"/>
    <w:rsid w:val="008137D9"/>
    <w:rsid w:val="00813E16"/>
    <w:rsid w:val="0081644E"/>
    <w:rsid w:val="00830376"/>
    <w:rsid w:val="00830ED8"/>
    <w:rsid w:val="00831349"/>
    <w:rsid w:val="00837088"/>
    <w:rsid w:val="00837990"/>
    <w:rsid w:val="00841199"/>
    <w:rsid w:val="00844A6F"/>
    <w:rsid w:val="00850F3B"/>
    <w:rsid w:val="0085399A"/>
    <w:rsid w:val="008556B7"/>
    <w:rsid w:val="00863FCA"/>
    <w:rsid w:val="0088156D"/>
    <w:rsid w:val="00886FF9"/>
    <w:rsid w:val="00891B16"/>
    <w:rsid w:val="008A0D07"/>
    <w:rsid w:val="008A40FC"/>
    <w:rsid w:val="008A4C79"/>
    <w:rsid w:val="008A77F2"/>
    <w:rsid w:val="008B11B7"/>
    <w:rsid w:val="008B3EC5"/>
    <w:rsid w:val="008B46E2"/>
    <w:rsid w:val="008B4B8F"/>
    <w:rsid w:val="008C2282"/>
    <w:rsid w:val="008C42ED"/>
    <w:rsid w:val="008D762C"/>
    <w:rsid w:val="008E0C27"/>
    <w:rsid w:val="008E0E30"/>
    <w:rsid w:val="008E3054"/>
    <w:rsid w:val="008E481C"/>
    <w:rsid w:val="008F0D4B"/>
    <w:rsid w:val="008F16F0"/>
    <w:rsid w:val="008F300E"/>
    <w:rsid w:val="008F3F2F"/>
    <w:rsid w:val="008F59A2"/>
    <w:rsid w:val="008F59EC"/>
    <w:rsid w:val="008F77E4"/>
    <w:rsid w:val="00900DD8"/>
    <w:rsid w:val="00901A99"/>
    <w:rsid w:val="00905B0C"/>
    <w:rsid w:val="009074D6"/>
    <w:rsid w:val="009127CE"/>
    <w:rsid w:val="00914644"/>
    <w:rsid w:val="0091700A"/>
    <w:rsid w:val="00917710"/>
    <w:rsid w:val="00921223"/>
    <w:rsid w:val="00922671"/>
    <w:rsid w:val="00923085"/>
    <w:rsid w:val="009239B1"/>
    <w:rsid w:val="00925D71"/>
    <w:rsid w:val="00925DF4"/>
    <w:rsid w:val="009260A5"/>
    <w:rsid w:val="0093289D"/>
    <w:rsid w:val="00932C15"/>
    <w:rsid w:val="009334A0"/>
    <w:rsid w:val="0093509E"/>
    <w:rsid w:val="009408C2"/>
    <w:rsid w:val="00941486"/>
    <w:rsid w:val="00945CA8"/>
    <w:rsid w:val="00951434"/>
    <w:rsid w:val="009546C9"/>
    <w:rsid w:val="00954E61"/>
    <w:rsid w:val="00955B00"/>
    <w:rsid w:val="00957384"/>
    <w:rsid w:val="00962BE8"/>
    <w:rsid w:val="0097291B"/>
    <w:rsid w:val="00972DC1"/>
    <w:rsid w:val="00972F63"/>
    <w:rsid w:val="009747C7"/>
    <w:rsid w:val="00975965"/>
    <w:rsid w:val="00975ABF"/>
    <w:rsid w:val="009760ED"/>
    <w:rsid w:val="00976DD3"/>
    <w:rsid w:val="00980BEA"/>
    <w:rsid w:val="009821E4"/>
    <w:rsid w:val="00993094"/>
    <w:rsid w:val="00997558"/>
    <w:rsid w:val="009A08CB"/>
    <w:rsid w:val="009A18AE"/>
    <w:rsid w:val="009A1BD5"/>
    <w:rsid w:val="009A7170"/>
    <w:rsid w:val="009B0BAA"/>
    <w:rsid w:val="009B125C"/>
    <w:rsid w:val="009B37A3"/>
    <w:rsid w:val="009B4EB4"/>
    <w:rsid w:val="009C1D7B"/>
    <w:rsid w:val="009C2A85"/>
    <w:rsid w:val="009C36BE"/>
    <w:rsid w:val="009C3746"/>
    <w:rsid w:val="009D38F9"/>
    <w:rsid w:val="009D457A"/>
    <w:rsid w:val="009D4582"/>
    <w:rsid w:val="009D56C5"/>
    <w:rsid w:val="009D577D"/>
    <w:rsid w:val="009E148C"/>
    <w:rsid w:val="009F18B9"/>
    <w:rsid w:val="009F49B7"/>
    <w:rsid w:val="00A014BF"/>
    <w:rsid w:val="00A0279D"/>
    <w:rsid w:val="00A057B7"/>
    <w:rsid w:val="00A100FD"/>
    <w:rsid w:val="00A17622"/>
    <w:rsid w:val="00A22A9D"/>
    <w:rsid w:val="00A249F1"/>
    <w:rsid w:val="00A26A30"/>
    <w:rsid w:val="00A26D23"/>
    <w:rsid w:val="00A310F0"/>
    <w:rsid w:val="00A32650"/>
    <w:rsid w:val="00A3335B"/>
    <w:rsid w:val="00A34F6E"/>
    <w:rsid w:val="00A37FB0"/>
    <w:rsid w:val="00A40D40"/>
    <w:rsid w:val="00A43C98"/>
    <w:rsid w:val="00A43F16"/>
    <w:rsid w:val="00A45E06"/>
    <w:rsid w:val="00A46E0F"/>
    <w:rsid w:val="00A55848"/>
    <w:rsid w:val="00A61139"/>
    <w:rsid w:val="00A654BB"/>
    <w:rsid w:val="00A70CAF"/>
    <w:rsid w:val="00A74656"/>
    <w:rsid w:val="00A76619"/>
    <w:rsid w:val="00A772F0"/>
    <w:rsid w:val="00A7746D"/>
    <w:rsid w:val="00A8028E"/>
    <w:rsid w:val="00A87E48"/>
    <w:rsid w:val="00A90069"/>
    <w:rsid w:val="00A913E2"/>
    <w:rsid w:val="00A91F29"/>
    <w:rsid w:val="00A962C3"/>
    <w:rsid w:val="00AA3B5B"/>
    <w:rsid w:val="00AA5CA5"/>
    <w:rsid w:val="00AB2083"/>
    <w:rsid w:val="00AB70AF"/>
    <w:rsid w:val="00AC4924"/>
    <w:rsid w:val="00AC6B40"/>
    <w:rsid w:val="00AD604D"/>
    <w:rsid w:val="00AE15E5"/>
    <w:rsid w:val="00AE4F72"/>
    <w:rsid w:val="00AF0FA2"/>
    <w:rsid w:val="00AF2A16"/>
    <w:rsid w:val="00AF4784"/>
    <w:rsid w:val="00AF542B"/>
    <w:rsid w:val="00B029F2"/>
    <w:rsid w:val="00B030E8"/>
    <w:rsid w:val="00B03272"/>
    <w:rsid w:val="00B04408"/>
    <w:rsid w:val="00B0671E"/>
    <w:rsid w:val="00B07738"/>
    <w:rsid w:val="00B078F4"/>
    <w:rsid w:val="00B1083D"/>
    <w:rsid w:val="00B3182A"/>
    <w:rsid w:val="00B32B19"/>
    <w:rsid w:val="00B334B3"/>
    <w:rsid w:val="00B350B6"/>
    <w:rsid w:val="00B36EA9"/>
    <w:rsid w:val="00B47911"/>
    <w:rsid w:val="00B50E78"/>
    <w:rsid w:val="00B51FE1"/>
    <w:rsid w:val="00B523D7"/>
    <w:rsid w:val="00B5570A"/>
    <w:rsid w:val="00B648BB"/>
    <w:rsid w:val="00B70EB7"/>
    <w:rsid w:val="00B72FD1"/>
    <w:rsid w:val="00B77BBC"/>
    <w:rsid w:val="00B836AE"/>
    <w:rsid w:val="00B90A61"/>
    <w:rsid w:val="00B90D9E"/>
    <w:rsid w:val="00B90ED1"/>
    <w:rsid w:val="00B91672"/>
    <w:rsid w:val="00B92246"/>
    <w:rsid w:val="00B923B4"/>
    <w:rsid w:val="00B94914"/>
    <w:rsid w:val="00B97BAF"/>
    <w:rsid w:val="00BB51C2"/>
    <w:rsid w:val="00BB7B2D"/>
    <w:rsid w:val="00BC3813"/>
    <w:rsid w:val="00BC4753"/>
    <w:rsid w:val="00BD19E4"/>
    <w:rsid w:val="00BD5E14"/>
    <w:rsid w:val="00BE0CAF"/>
    <w:rsid w:val="00BE3794"/>
    <w:rsid w:val="00BE3F46"/>
    <w:rsid w:val="00BE4861"/>
    <w:rsid w:val="00BF5582"/>
    <w:rsid w:val="00BF6C44"/>
    <w:rsid w:val="00BF6E73"/>
    <w:rsid w:val="00C00222"/>
    <w:rsid w:val="00C05BD9"/>
    <w:rsid w:val="00C1064F"/>
    <w:rsid w:val="00C13066"/>
    <w:rsid w:val="00C21524"/>
    <w:rsid w:val="00C24692"/>
    <w:rsid w:val="00C27377"/>
    <w:rsid w:val="00C30CDA"/>
    <w:rsid w:val="00C30E3B"/>
    <w:rsid w:val="00C323D5"/>
    <w:rsid w:val="00C35DEF"/>
    <w:rsid w:val="00C41524"/>
    <w:rsid w:val="00C425E2"/>
    <w:rsid w:val="00C42962"/>
    <w:rsid w:val="00C42C8B"/>
    <w:rsid w:val="00C4401E"/>
    <w:rsid w:val="00C51347"/>
    <w:rsid w:val="00C55302"/>
    <w:rsid w:val="00C56FE5"/>
    <w:rsid w:val="00C60471"/>
    <w:rsid w:val="00C7395D"/>
    <w:rsid w:val="00C76B2D"/>
    <w:rsid w:val="00C77571"/>
    <w:rsid w:val="00C802BB"/>
    <w:rsid w:val="00C81436"/>
    <w:rsid w:val="00C86761"/>
    <w:rsid w:val="00C90FE9"/>
    <w:rsid w:val="00C9183C"/>
    <w:rsid w:val="00C96FE2"/>
    <w:rsid w:val="00CA5293"/>
    <w:rsid w:val="00CA604C"/>
    <w:rsid w:val="00CA7AB3"/>
    <w:rsid w:val="00CB2211"/>
    <w:rsid w:val="00CB2D9B"/>
    <w:rsid w:val="00CB5D26"/>
    <w:rsid w:val="00CB78A1"/>
    <w:rsid w:val="00CB795B"/>
    <w:rsid w:val="00CC73FB"/>
    <w:rsid w:val="00CD7088"/>
    <w:rsid w:val="00CE033C"/>
    <w:rsid w:val="00CE3716"/>
    <w:rsid w:val="00CE3BEE"/>
    <w:rsid w:val="00CF24FC"/>
    <w:rsid w:val="00CF2800"/>
    <w:rsid w:val="00CF514D"/>
    <w:rsid w:val="00CF7237"/>
    <w:rsid w:val="00D00B83"/>
    <w:rsid w:val="00D01BAA"/>
    <w:rsid w:val="00D026F7"/>
    <w:rsid w:val="00D0613E"/>
    <w:rsid w:val="00D13BA1"/>
    <w:rsid w:val="00D257C1"/>
    <w:rsid w:val="00D30C99"/>
    <w:rsid w:val="00D356F5"/>
    <w:rsid w:val="00D36F13"/>
    <w:rsid w:val="00D405D2"/>
    <w:rsid w:val="00D50977"/>
    <w:rsid w:val="00D57E95"/>
    <w:rsid w:val="00D62EE3"/>
    <w:rsid w:val="00D64168"/>
    <w:rsid w:val="00D66C6B"/>
    <w:rsid w:val="00D72002"/>
    <w:rsid w:val="00D74F0C"/>
    <w:rsid w:val="00D75F36"/>
    <w:rsid w:val="00D76362"/>
    <w:rsid w:val="00D7759D"/>
    <w:rsid w:val="00D90C38"/>
    <w:rsid w:val="00D93F0B"/>
    <w:rsid w:val="00D94664"/>
    <w:rsid w:val="00D94CA1"/>
    <w:rsid w:val="00D9673C"/>
    <w:rsid w:val="00DA03DF"/>
    <w:rsid w:val="00DA0EB7"/>
    <w:rsid w:val="00DA4BFE"/>
    <w:rsid w:val="00DB02E9"/>
    <w:rsid w:val="00DB1688"/>
    <w:rsid w:val="00DB27AD"/>
    <w:rsid w:val="00DB5945"/>
    <w:rsid w:val="00DC05AA"/>
    <w:rsid w:val="00DC1AA0"/>
    <w:rsid w:val="00DC37A9"/>
    <w:rsid w:val="00DC3F6C"/>
    <w:rsid w:val="00DC3FBF"/>
    <w:rsid w:val="00DD0A2A"/>
    <w:rsid w:val="00DD300E"/>
    <w:rsid w:val="00DE0763"/>
    <w:rsid w:val="00DE1875"/>
    <w:rsid w:val="00DF0EFE"/>
    <w:rsid w:val="00DF4FA5"/>
    <w:rsid w:val="00E00C99"/>
    <w:rsid w:val="00E01679"/>
    <w:rsid w:val="00E01B63"/>
    <w:rsid w:val="00E01FD4"/>
    <w:rsid w:val="00E020F4"/>
    <w:rsid w:val="00E02E67"/>
    <w:rsid w:val="00E04110"/>
    <w:rsid w:val="00E05C05"/>
    <w:rsid w:val="00E06B08"/>
    <w:rsid w:val="00E139F8"/>
    <w:rsid w:val="00E17AAA"/>
    <w:rsid w:val="00E216F2"/>
    <w:rsid w:val="00E22493"/>
    <w:rsid w:val="00E25FA2"/>
    <w:rsid w:val="00E42957"/>
    <w:rsid w:val="00E452AA"/>
    <w:rsid w:val="00E45AB8"/>
    <w:rsid w:val="00E47E0E"/>
    <w:rsid w:val="00E5259D"/>
    <w:rsid w:val="00E564BE"/>
    <w:rsid w:val="00E56B05"/>
    <w:rsid w:val="00E62E55"/>
    <w:rsid w:val="00E7119D"/>
    <w:rsid w:val="00E7522B"/>
    <w:rsid w:val="00E758CF"/>
    <w:rsid w:val="00E7654A"/>
    <w:rsid w:val="00E76B2C"/>
    <w:rsid w:val="00E772EB"/>
    <w:rsid w:val="00E824C9"/>
    <w:rsid w:val="00E85293"/>
    <w:rsid w:val="00E925E3"/>
    <w:rsid w:val="00E93F6F"/>
    <w:rsid w:val="00E96B69"/>
    <w:rsid w:val="00EA6532"/>
    <w:rsid w:val="00EB24A5"/>
    <w:rsid w:val="00EB5118"/>
    <w:rsid w:val="00EB6FE8"/>
    <w:rsid w:val="00EC0DF1"/>
    <w:rsid w:val="00EC3F32"/>
    <w:rsid w:val="00EC6121"/>
    <w:rsid w:val="00ED188C"/>
    <w:rsid w:val="00ED2247"/>
    <w:rsid w:val="00ED3628"/>
    <w:rsid w:val="00EE4076"/>
    <w:rsid w:val="00EE5742"/>
    <w:rsid w:val="00EE62A3"/>
    <w:rsid w:val="00EE65EE"/>
    <w:rsid w:val="00EF329A"/>
    <w:rsid w:val="00F00107"/>
    <w:rsid w:val="00F0085A"/>
    <w:rsid w:val="00F04BEA"/>
    <w:rsid w:val="00F0577D"/>
    <w:rsid w:val="00F11AB6"/>
    <w:rsid w:val="00F1559C"/>
    <w:rsid w:val="00F226A6"/>
    <w:rsid w:val="00F22C6D"/>
    <w:rsid w:val="00F22FE9"/>
    <w:rsid w:val="00F243A4"/>
    <w:rsid w:val="00F24EBA"/>
    <w:rsid w:val="00F27D57"/>
    <w:rsid w:val="00F3002F"/>
    <w:rsid w:val="00F304E1"/>
    <w:rsid w:val="00F30B22"/>
    <w:rsid w:val="00F32337"/>
    <w:rsid w:val="00F328FE"/>
    <w:rsid w:val="00F46513"/>
    <w:rsid w:val="00F5421F"/>
    <w:rsid w:val="00F54467"/>
    <w:rsid w:val="00F55F76"/>
    <w:rsid w:val="00F64C67"/>
    <w:rsid w:val="00F6576A"/>
    <w:rsid w:val="00F668D8"/>
    <w:rsid w:val="00F70124"/>
    <w:rsid w:val="00F71ED6"/>
    <w:rsid w:val="00F73E1C"/>
    <w:rsid w:val="00F74448"/>
    <w:rsid w:val="00F769E0"/>
    <w:rsid w:val="00F83397"/>
    <w:rsid w:val="00F8552C"/>
    <w:rsid w:val="00F867FF"/>
    <w:rsid w:val="00F96991"/>
    <w:rsid w:val="00FA0969"/>
    <w:rsid w:val="00FA7A19"/>
    <w:rsid w:val="00FB0EAB"/>
    <w:rsid w:val="00FB52EF"/>
    <w:rsid w:val="00FC1705"/>
    <w:rsid w:val="00FC1E1B"/>
    <w:rsid w:val="00FC313E"/>
    <w:rsid w:val="00FD448D"/>
    <w:rsid w:val="00FE0082"/>
    <w:rsid w:val="00FE1EC2"/>
    <w:rsid w:val="00FE3541"/>
    <w:rsid w:val="00FF1831"/>
    <w:rsid w:val="00FF49E6"/>
    <w:rsid w:val="00FF57C8"/>
    <w:rsid w:val="00FF7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0FF89"/>
  <w15:docId w15:val="{C7C3E62E-C1F8-486C-828B-0D11470B6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BE3"/>
    <w:rPr>
      <w:rFonts w:ascii="Arial" w:eastAsiaTheme="minorHAnsi" w:hAnsi="Arial"/>
      <w:lang w:val="en-GB" w:eastAsia="en-US"/>
    </w:rPr>
  </w:style>
  <w:style w:type="paragraph" w:styleId="Heading1">
    <w:name w:val="heading 1"/>
    <w:aliases w:val="Heading 1_Y"/>
    <w:basedOn w:val="Normal"/>
    <w:next w:val="ContentOutdentY"/>
    <w:link w:val="Heading1Char"/>
    <w:autoRedefine/>
    <w:qFormat/>
    <w:rsid w:val="00502BE3"/>
    <w:pPr>
      <w:keepNext/>
      <w:numPr>
        <w:numId w:val="7"/>
      </w:numPr>
      <w:spacing w:before="240" w:after="120"/>
      <w:ind w:left="1134" w:hanging="1134"/>
      <w:outlineLvl w:val="0"/>
    </w:pPr>
    <w:rPr>
      <w:rFonts w:eastAsia="Times New Roman"/>
      <w:b/>
      <w:bCs/>
      <w:snapToGrid w:val="0"/>
      <w:sz w:val="24"/>
      <w:szCs w:val="32"/>
    </w:rPr>
  </w:style>
  <w:style w:type="paragraph" w:styleId="Heading2">
    <w:name w:val="heading 2"/>
    <w:aliases w:val="Heading 2_Y"/>
    <w:basedOn w:val="Heading1"/>
    <w:next w:val="ContentOutdentY"/>
    <w:link w:val="Heading2Char"/>
    <w:autoRedefine/>
    <w:qFormat/>
    <w:rsid w:val="00502BE3"/>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502BE3"/>
    <w:pPr>
      <w:numPr>
        <w:ilvl w:val="2"/>
      </w:numPr>
      <w:spacing w:before="120"/>
      <w:ind w:left="1134" w:hanging="1134"/>
      <w:outlineLvl w:val="2"/>
    </w:pPr>
    <w:rPr>
      <w:szCs w:val="32"/>
    </w:rPr>
  </w:style>
  <w:style w:type="paragraph" w:styleId="Heading4">
    <w:name w:val="heading 4"/>
    <w:aliases w:val="Heading 4_Y"/>
    <w:basedOn w:val="Heading3"/>
    <w:next w:val="ContentOutdentY"/>
    <w:link w:val="Heading4Char"/>
    <w:autoRedefine/>
    <w:qFormat/>
    <w:rsid w:val="00502BE3"/>
    <w:pPr>
      <w:numPr>
        <w:ilvl w:val="3"/>
      </w:numPr>
      <w:spacing w:after="0"/>
      <w:ind w:left="1134" w:hanging="1134"/>
      <w:outlineLvl w:val="3"/>
    </w:pPr>
    <w:rPr>
      <w:bCs w:val="0"/>
      <w:snapToGrid/>
      <w:szCs w:val="28"/>
      <w:lang w:eastAsia="nb-NO"/>
    </w:rPr>
  </w:style>
  <w:style w:type="paragraph" w:styleId="Heading5">
    <w:name w:val="heading 5"/>
    <w:basedOn w:val="Heading4"/>
    <w:next w:val="Normal"/>
    <w:link w:val="Heading5Char"/>
    <w:rsid w:val="00502BE3"/>
    <w:pPr>
      <w:numPr>
        <w:ilvl w:val="4"/>
      </w:numPr>
      <w:ind w:left="1298" w:hanging="1298"/>
      <w:outlineLvl w:val="4"/>
    </w:pPr>
    <w:rPr>
      <w:bCs/>
      <w:iCs/>
      <w:szCs w:val="26"/>
    </w:rPr>
  </w:style>
  <w:style w:type="paragraph" w:styleId="Heading6">
    <w:name w:val="heading 6"/>
    <w:basedOn w:val="Normal"/>
    <w:next w:val="Normal"/>
    <w:rsid w:val="00387951"/>
    <w:pPr>
      <w:tabs>
        <w:tab w:val="left" w:pos="3828"/>
        <w:tab w:val="left" w:pos="7371"/>
      </w:tabs>
      <w:spacing w:before="240" w:after="60"/>
      <w:outlineLvl w:val="5"/>
    </w:pPr>
    <w:rPr>
      <w:b/>
      <w:bCs/>
      <w:szCs w:val="22"/>
    </w:rPr>
  </w:style>
  <w:style w:type="paragraph" w:styleId="Heading7">
    <w:name w:val="heading 7"/>
    <w:basedOn w:val="Normal"/>
    <w:next w:val="Normal"/>
    <w:rsid w:val="00387951"/>
    <w:pPr>
      <w:tabs>
        <w:tab w:val="left" w:pos="3828"/>
        <w:tab w:val="left" w:pos="7371"/>
      </w:tabs>
      <w:spacing w:before="240" w:after="60"/>
      <w:outlineLvl w:val="6"/>
    </w:pPr>
  </w:style>
  <w:style w:type="paragraph" w:styleId="Heading8">
    <w:name w:val="heading 8"/>
    <w:basedOn w:val="Normal"/>
    <w:next w:val="Normal"/>
    <w:rsid w:val="00387951"/>
    <w:pPr>
      <w:tabs>
        <w:tab w:val="left" w:pos="3828"/>
        <w:tab w:val="left" w:pos="7371"/>
      </w:tabs>
      <w:spacing w:before="240" w:after="60"/>
      <w:outlineLvl w:val="7"/>
    </w:pPr>
    <w:rPr>
      <w:i/>
      <w:iCs/>
    </w:rPr>
  </w:style>
  <w:style w:type="paragraph" w:styleId="Heading9">
    <w:name w:val="heading 9"/>
    <w:basedOn w:val="Normal"/>
    <w:next w:val="Normal"/>
    <w:rsid w:val="00387951"/>
    <w:pPr>
      <w:tabs>
        <w:tab w:val="left" w:pos="3828"/>
        <w:tab w:val="left" w:pos="7371"/>
      </w:tabs>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02BE3"/>
  </w:style>
  <w:style w:type="paragraph" w:styleId="Footer">
    <w:name w:val="footer"/>
    <w:basedOn w:val="Normal"/>
    <w:link w:val="FooterChar"/>
    <w:unhideWhenUsed/>
    <w:rsid w:val="00502BE3"/>
    <w:pPr>
      <w:tabs>
        <w:tab w:val="center" w:pos="4536"/>
        <w:tab w:val="right" w:pos="9072"/>
      </w:tabs>
    </w:pPr>
  </w:style>
  <w:style w:type="paragraph" w:customStyle="1" w:styleId="BulletY">
    <w:name w:val="Bullet_Y"/>
    <w:basedOn w:val="ContentY"/>
    <w:qFormat/>
    <w:rsid w:val="00387951"/>
    <w:pPr>
      <w:numPr>
        <w:numId w:val="1"/>
      </w:numPr>
    </w:pPr>
    <w:rPr>
      <w:szCs w:val="20"/>
    </w:rPr>
  </w:style>
  <w:style w:type="paragraph" w:customStyle="1" w:styleId="YaraTableFields">
    <w:name w:val="YaraTableFields"/>
    <w:link w:val="YaraTableFieldsChar"/>
    <w:qFormat/>
    <w:rsid w:val="00502BE3"/>
    <w:rPr>
      <w:rFonts w:ascii="Arial" w:hAnsi="Arial"/>
      <w:snapToGrid w:val="0"/>
      <w:sz w:val="22"/>
      <w:lang w:val="en-GB" w:eastAsia="en-US"/>
    </w:rPr>
  </w:style>
  <w:style w:type="paragraph" w:styleId="Header">
    <w:name w:val="header"/>
    <w:basedOn w:val="Normal"/>
    <w:link w:val="HeaderChar"/>
    <w:uiPriority w:val="99"/>
    <w:unhideWhenUsed/>
    <w:rsid w:val="00502BE3"/>
    <w:pPr>
      <w:tabs>
        <w:tab w:val="center" w:pos="4536"/>
        <w:tab w:val="right" w:pos="9072"/>
      </w:tabs>
    </w:pPr>
  </w:style>
  <w:style w:type="character" w:customStyle="1" w:styleId="HeaderChar">
    <w:name w:val="Header Char"/>
    <w:basedOn w:val="DefaultParagraphFont"/>
    <w:link w:val="Header"/>
    <w:uiPriority w:val="99"/>
    <w:rsid w:val="00502BE3"/>
    <w:rPr>
      <w:rFonts w:ascii="Arial" w:eastAsiaTheme="minorHAnsi" w:hAnsi="Arial"/>
      <w:lang w:val="en-GB" w:eastAsia="en-US"/>
    </w:rPr>
  </w:style>
  <w:style w:type="paragraph" w:customStyle="1" w:styleId="BulletIndentY">
    <w:name w:val="BulletIndent_Y"/>
    <w:basedOn w:val="BulletY"/>
    <w:qFormat/>
    <w:rsid w:val="00387951"/>
    <w:pPr>
      <w:numPr>
        <w:numId w:val="2"/>
      </w:numPr>
    </w:pPr>
  </w:style>
  <w:style w:type="paragraph" w:customStyle="1" w:styleId="NumberIndentY">
    <w:name w:val="NumberIndent_Y"/>
    <w:basedOn w:val="NumberY"/>
    <w:qFormat/>
    <w:rsid w:val="00387951"/>
    <w:pPr>
      <w:numPr>
        <w:numId w:val="3"/>
      </w:numPr>
    </w:pPr>
    <w:rPr>
      <w:snapToGrid w:val="0"/>
      <w:szCs w:val="20"/>
    </w:rPr>
  </w:style>
  <w:style w:type="paragraph" w:customStyle="1" w:styleId="ContentY">
    <w:name w:val="Content_Y"/>
    <w:link w:val="ContentYChar"/>
    <w:qFormat/>
    <w:rsid w:val="00387951"/>
    <w:pPr>
      <w:ind w:left="1298" w:right="737"/>
    </w:pPr>
    <w:rPr>
      <w:rFonts w:ascii="Arial" w:hAnsi="Arial"/>
      <w:snapToGrid w:val="0"/>
      <w:sz w:val="22"/>
      <w:szCs w:val="24"/>
      <w:lang w:val="en-GB" w:eastAsia="en-US"/>
    </w:rPr>
  </w:style>
  <w:style w:type="paragraph" w:customStyle="1" w:styleId="NumberY">
    <w:name w:val="Number_Y"/>
    <w:basedOn w:val="ContentY"/>
    <w:qFormat/>
    <w:rsid w:val="00387951"/>
    <w:pPr>
      <w:numPr>
        <w:numId w:val="4"/>
      </w:numPr>
    </w:pPr>
    <w:rPr>
      <w:snapToGrid/>
    </w:rPr>
  </w:style>
  <w:style w:type="paragraph" w:styleId="TOC1">
    <w:name w:val="toc 1"/>
    <w:basedOn w:val="Normal"/>
    <w:next w:val="Normal"/>
    <w:autoRedefine/>
    <w:uiPriority w:val="39"/>
    <w:rsid w:val="00502BE3"/>
    <w:pPr>
      <w:tabs>
        <w:tab w:val="left" w:pos="1304"/>
        <w:tab w:val="right" w:leader="dot" w:pos="9639"/>
      </w:tabs>
    </w:pPr>
    <w:rPr>
      <w:rFonts w:eastAsia="Times New Roman"/>
      <w:b/>
      <w:bCs/>
      <w:sz w:val="22"/>
      <w:szCs w:val="24"/>
    </w:rPr>
  </w:style>
  <w:style w:type="paragraph" w:styleId="TOC2">
    <w:name w:val="toc 2"/>
    <w:basedOn w:val="TOC1"/>
    <w:next w:val="Normal"/>
    <w:autoRedefine/>
    <w:uiPriority w:val="39"/>
    <w:rsid w:val="00502BE3"/>
    <w:rPr>
      <w:b w:val="0"/>
    </w:rPr>
  </w:style>
  <w:style w:type="paragraph" w:styleId="TOC3">
    <w:name w:val="toc 3"/>
    <w:basedOn w:val="TOC2"/>
    <w:next w:val="Normal"/>
    <w:autoRedefine/>
    <w:uiPriority w:val="39"/>
    <w:rsid w:val="00502BE3"/>
  </w:style>
  <w:style w:type="character" w:styleId="Hyperlink">
    <w:name w:val="Hyperlink"/>
    <w:basedOn w:val="DefaultParagraphFont"/>
    <w:uiPriority w:val="99"/>
    <w:rsid w:val="00502BE3"/>
    <w:rPr>
      <w:color w:val="0000FF"/>
      <w:u w:val="single"/>
    </w:rPr>
  </w:style>
  <w:style w:type="paragraph" w:styleId="BalloonText">
    <w:name w:val="Balloon Text"/>
    <w:basedOn w:val="Normal"/>
    <w:link w:val="BalloonTextChar"/>
    <w:uiPriority w:val="99"/>
    <w:semiHidden/>
    <w:unhideWhenUsed/>
    <w:rsid w:val="00502BE3"/>
    <w:rPr>
      <w:rFonts w:ascii="Tahoma" w:hAnsi="Tahoma" w:cs="Tahoma"/>
      <w:sz w:val="16"/>
      <w:szCs w:val="16"/>
    </w:rPr>
  </w:style>
  <w:style w:type="character" w:customStyle="1" w:styleId="BalloonTextChar">
    <w:name w:val="Balloon Text Char"/>
    <w:basedOn w:val="DefaultParagraphFont"/>
    <w:link w:val="BalloonText"/>
    <w:uiPriority w:val="99"/>
    <w:semiHidden/>
    <w:rsid w:val="00502BE3"/>
    <w:rPr>
      <w:rFonts w:ascii="Tahoma" w:eastAsiaTheme="minorHAnsi" w:hAnsi="Tahoma" w:cs="Tahoma"/>
      <w:sz w:val="16"/>
      <w:szCs w:val="16"/>
      <w:lang w:val="en-GB" w:eastAsia="en-US"/>
    </w:rPr>
  </w:style>
  <w:style w:type="table" w:styleId="TableGrid">
    <w:name w:val="Table Grid"/>
    <w:basedOn w:val="TableNormal"/>
    <w:uiPriority w:val="59"/>
    <w:rsid w:val="00502BE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tentIndentY">
    <w:name w:val="ContentIndent_Y"/>
    <w:basedOn w:val="ContentY"/>
    <w:link w:val="ContentIndentYChar"/>
    <w:autoRedefine/>
    <w:qFormat/>
    <w:rsid w:val="00387951"/>
    <w:pPr>
      <w:spacing w:before="60" w:after="60"/>
      <w:ind w:left="709"/>
    </w:pPr>
    <w:rPr>
      <w:i/>
      <w:szCs w:val="20"/>
    </w:rPr>
  </w:style>
  <w:style w:type="character" w:customStyle="1" w:styleId="ContentIndentYChar">
    <w:name w:val="ContentIndent_Y Char"/>
    <w:basedOn w:val="DefaultParagraphFont"/>
    <w:link w:val="ContentIndentY"/>
    <w:rsid w:val="00387951"/>
    <w:rPr>
      <w:rFonts w:ascii="Arial" w:hAnsi="Arial"/>
      <w:i/>
      <w:snapToGrid w:val="0"/>
      <w:sz w:val="22"/>
      <w:lang w:val="en-GB" w:eastAsia="en-US"/>
    </w:rPr>
  </w:style>
  <w:style w:type="paragraph" w:styleId="Title">
    <w:name w:val="Title"/>
    <w:aliases w:val="Title_Y"/>
    <w:basedOn w:val="Normal"/>
    <w:next w:val="ContentY"/>
    <w:link w:val="TitleChar"/>
    <w:uiPriority w:val="10"/>
    <w:qFormat/>
    <w:rsid w:val="00387951"/>
    <w:pPr>
      <w:spacing w:after="300"/>
      <w:contextualSpacing/>
    </w:pPr>
    <w:rPr>
      <w:rFonts w:eastAsiaTheme="majorEastAsia" w:cstheme="majorBidi"/>
      <w:b/>
      <w:color w:val="78A22F" w:themeColor="accent3"/>
      <w:sz w:val="40"/>
      <w:szCs w:val="52"/>
    </w:rPr>
  </w:style>
  <w:style w:type="character" w:customStyle="1" w:styleId="TitleChar">
    <w:name w:val="Title Char"/>
    <w:aliases w:val="Title_Y Char"/>
    <w:basedOn w:val="DefaultParagraphFont"/>
    <w:link w:val="Title"/>
    <w:uiPriority w:val="10"/>
    <w:rsid w:val="00387951"/>
    <w:rPr>
      <w:rFonts w:ascii="Arial" w:eastAsiaTheme="majorEastAsia" w:hAnsi="Arial" w:cstheme="majorBidi"/>
      <w:b/>
      <w:color w:val="78A22F" w:themeColor="accent3"/>
      <w:sz w:val="40"/>
      <w:szCs w:val="52"/>
      <w:lang w:val="en-GB" w:eastAsia="en-US"/>
    </w:rPr>
  </w:style>
  <w:style w:type="paragraph" w:styleId="ListParagraph">
    <w:name w:val="List Paragraph"/>
    <w:basedOn w:val="Normal"/>
    <w:uiPriority w:val="99"/>
    <w:qFormat/>
    <w:rsid w:val="00387951"/>
    <w:pPr>
      <w:ind w:left="720"/>
      <w:contextualSpacing/>
    </w:pPr>
  </w:style>
  <w:style w:type="paragraph" w:customStyle="1" w:styleId="ContentOutdentY">
    <w:name w:val="ContentOutdent_Y"/>
    <w:basedOn w:val="Normal"/>
    <w:link w:val="ContentOutdentYChar"/>
    <w:autoRedefine/>
    <w:qFormat/>
    <w:rsid w:val="00502BE3"/>
    <w:pPr>
      <w:spacing w:before="60" w:after="60"/>
      <w:ind w:right="737"/>
    </w:pPr>
    <w:rPr>
      <w:rFonts w:eastAsia="Times New Roman"/>
      <w:snapToGrid w:val="0"/>
      <w:sz w:val="22"/>
      <w:szCs w:val="24"/>
    </w:rPr>
  </w:style>
  <w:style w:type="character" w:customStyle="1" w:styleId="YaraTableFieldsChar">
    <w:name w:val="YaraTableFields Char"/>
    <w:basedOn w:val="DefaultParagraphFont"/>
    <w:link w:val="YaraTableFields"/>
    <w:rsid w:val="00502BE3"/>
    <w:rPr>
      <w:rFonts w:ascii="Arial" w:hAnsi="Arial"/>
      <w:snapToGrid w:val="0"/>
      <w:sz w:val="22"/>
      <w:lang w:val="en-GB" w:eastAsia="en-US"/>
    </w:rPr>
  </w:style>
  <w:style w:type="character" w:customStyle="1" w:styleId="ContentYChar">
    <w:name w:val="Content_Y Char"/>
    <w:basedOn w:val="YaraTableFieldsChar"/>
    <w:link w:val="ContentY"/>
    <w:rsid w:val="00387951"/>
    <w:rPr>
      <w:rFonts w:ascii="Arial" w:hAnsi="Arial"/>
      <w:snapToGrid w:val="0"/>
      <w:sz w:val="22"/>
      <w:szCs w:val="24"/>
      <w:lang w:val="en-GB" w:eastAsia="en-US"/>
    </w:rPr>
  </w:style>
  <w:style w:type="character" w:customStyle="1" w:styleId="ContentOutdentYChar">
    <w:name w:val="ContentOutdent_Y Char"/>
    <w:basedOn w:val="DefaultParagraphFont"/>
    <w:link w:val="ContentOutdentY"/>
    <w:rsid w:val="00502BE3"/>
    <w:rPr>
      <w:rFonts w:ascii="Arial" w:hAnsi="Arial"/>
      <w:snapToGrid w:val="0"/>
      <w:sz w:val="22"/>
      <w:szCs w:val="24"/>
      <w:lang w:val="en-GB" w:eastAsia="en-US"/>
    </w:rPr>
  </w:style>
  <w:style w:type="character" w:customStyle="1" w:styleId="Heading2Char">
    <w:name w:val="Heading 2 Char"/>
    <w:aliases w:val="Heading 2_Y Char"/>
    <w:basedOn w:val="DefaultParagraphFont"/>
    <w:link w:val="Heading2"/>
    <w:rsid w:val="00502BE3"/>
    <w:rPr>
      <w:rFonts w:ascii="Arial" w:hAnsi="Arial"/>
      <w:b/>
      <w:bCs/>
      <w:snapToGrid w:val="0"/>
      <w:sz w:val="24"/>
      <w:szCs w:val="28"/>
      <w:lang w:val="en-GB" w:eastAsia="en-US"/>
    </w:rPr>
  </w:style>
  <w:style w:type="character" w:customStyle="1" w:styleId="Heading3Char">
    <w:name w:val="Heading 3 Char"/>
    <w:aliases w:val="Heading 3_Y Char"/>
    <w:basedOn w:val="DefaultParagraphFont"/>
    <w:link w:val="Heading3"/>
    <w:rsid w:val="00502BE3"/>
    <w:rPr>
      <w:rFonts w:ascii="Arial" w:hAnsi="Arial"/>
      <w:b/>
      <w:bCs/>
      <w:snapToGrid w:val="0"/>
      <w:sz w:val="24"/>
      <w:szCs w:val="32"/>
      <w:lang w:val="en-GB" w:eastAsia="en-US"/>
    </w:rPr>
  </w:style>
  <w:style w:type="paragraph" w:styleId="TOCHeading">
    <w:name w:val="TOC Heading"/>
    <w:basedOn w:val="Heading1"/>
    <w:next w:val="Normal"/>
    <w:uiPriority w:val="39"/>
    <w:unhideWhenUsed/>
    <w:qFormat/>
    <w:rsid w:val="00502BE3"/>
    <w:pPr>
      <w:keepLines/>
      <w:numPr>
        <w:numId w:val="0"/>
      </w:numPr>
      <w:spacing w:after="0"/>
      <w:ind w:left="1264" w:hanging="1264"/>
      <w:outlineLvl w:val="9"/>
    </w:pPr>
    <w:rPr>
      <w:rFonts w:eastAsiaTheme="majorEastAsia" w:cstheme="majorBidi"/>
      <w:snapToGrid/>
      <w:szCs w:val="28"/>
      <w:lang w:val="en-US"/>
    </w:rPr>
  </w:style>
  <w:style w:type="paragraph" w:styleId="TOC4">
    <w:name w:val="toc 4"/>
    <w:basedOn w:val="TOC3"/>
    <w:next w:val="Normal"/>
    <w:autoRedefine/>
    <w:uiPriority w:val="39"/>
    <w:unhideWhenUsed/>
    <w:rsid w:val="00387951"/>
    <w:pPr>
      <w:tabs>
        <w:tab w:val="left" w:pos="1540"/>
      </w:tabs>
    </w:pPr>
  </w:style>
  <w:style w:type="paragraph" w:styleId="Caption">
    <w:name w:val="caption"/>
    <w:basedOn w:val="Normal"/>
    <w:next w:val="Normal"/>
    <w:uiPriority w:val="35"/>
    <w:unhideWhenUsed/>
    <w:rsid w:val="00387951"/>
    <w:pPr>
      <w:ind w:left="1298" w:right="737"/>
    </w:pPr>
    <w:rPr>
      <w:rFonts w:cs="Arial"/>
      <w:bCs/>
      <w:szCs w:val="22"/>
    </w:rPr>
  </w:style>
  <w:style w:type="paragraph" w:customStyle="1" w:styleId="Content">
    <w:name w:val="Content"/>
    <w:link w:val="ContentChar"/>
    <w:autoRedefine/>
    <w:qFormat/>
    <w:rsid w:val="00387951"/>
    <w:pPr>
      <w:ind w:left="1298" w:right="737"/>
    </w:pPr>
    <w:rPr>
      <w:rFonts w:ascii="Arial" w:hAnsi="Arial"/>
      <w:snapToGrid w:val="0"/>
      <w:sz w:val="22"/>
      <w:szCs w:val="24"/>
      <w:lang w:val="en-GB" w:eastAsia="en-US"/>
    </w:rPr>
  </w:style>
  <w:style w:type="character" w:customStyle="1" w:styleId="ContentChar">
    <w:name w:val="Content Char"/>
    <w:basedOn w:val="YaraTableFieldsChar"/>
    <w:link w:val="Content"/>
    <w:rsid w:val="00387951"/>
    <w:rPr>
      <w:rFonts w:ascii="Arial" w:hAnsi="Arial"/>
      <w:snapToGrid w:val="0"/>
      <w:sz w:val="22"/>
      <w:szCs w:val="24"/>
      <w:lang w:val="en-GB" w:eastAsia="en-US"/>
    </w:rPr>
  </w:style>
  <w:style w:type="paragraph" w:customStyle="1" w:styleId="TitleBlack">
    <w:name w:val="Title_Black"/>
    <w:basedOn w:val="Normal"/>
    <w:next w:val="ContentY"/>
    <w:link w:val="TitleBlackChar"/>
    <w:qFormat/>
    <w:rsid w:val="00387951"/>
    <w:pPr>
      <w:spacing w:after="300"/>
      <w:contextualSpacing/>
    </w:pPr>
    <w:rPr>
      <w:rFonts w:eastAsiaTheme="majorEastAsia" w:cstheme="majorBidi"/>
      <w:b/>
      <w:color w:val="78A22F" w:themeColor="accent3"/>
      <w:sz w:val="40"/>
    </w:rPr>
  </w:style>
  <w:style w:type="paragraph" w:customStyle="1" w:styleId="TitleBig">
    <w:name w:val="Title_Big"/>
    <w:basedOn w:val="Normal"/>
    <w:next w:val="Normal"/>
    <w:link w:val="TitleBigChar"/>
    <w:qFormat/>
    <w:rsid w:val="00387951"/>
    <w:pPr>
      <w:spacing w:after="300"/>
      <w:contextualSpacing/>
    </w:pPr>
    <w:rPr>
      <w:b/>
      <w:color w:val="78A22F" w:themeColor="accent3"/>
      <w:sz w:val="48"/>
      <w:szCs w:val="48"/>
    </w:rPr>
  </w:style>
  <w:style w:type="character" w:customStyle="1" w:styleId="TitleBlackChar">
    <w:name w:val="Title_Black Char"/>
    <w:basedOn w:val="TitleChar"/>
    <w:link w:val="TitleBlack"/>
    <w:rsid w:val="00387951"/>
    <w:rPr>
      <w:rFonts w:ascii="Arial" w:eastAsiaTheme="majorEastAsia" w:hAnsi="Arial" w:cstheme="majorBidi"/>
      <w:b/>
      <w:color w:val="78A22F" w:themeColor="accent3"/>
      <w:sz w:val="40"/>
      <w:szCs w:val="24"/>
      <w:lang w:val="en-GB" w:eastAsia="en-US"/>
    </w:rPr>
  </w:style>
  <w:style w:type="character" w:customStyle="1" w:styleId="TitleBigChar">
    <w:name w:val="Title_Big Char"/>
    <w:basedOn w:val="DefaultParagraphFont"/>
    <w:link w:val="TitleBig"/>
    <w:rsid w:val="00387951"/>
    <w:rPr>
      <w:rFonts w:ascii="Arial" w:hAnsi="Arial"/>
      <w:b/>
      <w:color w:val="78A22F" w:themeColor="accent3"/>
      <w:sz w:val="48"/>
      <w:szCs w:val="48"/>
      <w:lang w:val="en-GB" w:eastAsia="en-US"/>
    </w:rPr>
  </w:style>
  <w:style w:type="paragraph" w:customStyle="1" w:styleId="YaraFields">
    <w:name w:val="YaraFields"/>
    <w:link w:val="YaraFieldsChar"/>
    <w:qFormat/>
    <w:rsid w:val="00502BE3"/>
    <w:rPr>
      <w:rFonts w:ascii="Arial" w:hAnsi="Arial"/>
      <w:snapToGrid w:val="0"/>
      <w:sz w:val="22"/>
      <w:lang w:val="en-GB" w:eastAsia="en-US"/>
    </w:rPr>
  </w:style>
  <w:style w:type="character" w:customStyle="1" w:styleId="YaraFieldsChar">
    <w:name w:val="YaraFields Char"/>
    <w:basedOn w:val="DefaultParagraphFont"/>
    <w:link w:val="YaraFields"/>
    <w:rsid w:val="00502BE3"/>
    <w:rPr>
      <w:rFonts w:ascii="Arial" w:hAnsi="Arial"/>
      <w:snapToGrid w:val="0"/>
      <w:sz w:val="22"/>
      <w:lang w:val="en-GB" w:eastAsia="en-US"/>
    </w:rPr>
  </w:style>
  <w:style w:type="character" w:styleId="PlaceholderText">
    <w:name w:val="Placeholder Text"/>
    <w:basedOn w:val="DefaultParagraphFont"/>
    <w:uiPriority w:val="99"/>
    <w:semiHidden/>
    <w:rsid w:val="00502BE3"/>
    <w:rPr>
      <w:color w:val="808080"/>
    </w:rPr>
  </w:style>
  <w:style w:type="numbering" w:customStyle="1" w:styleId="ListStyle-AppendixHeading">
    <w:name w:val="_List Style - Appendix Heading"/>
    <w:uiPriority w:val="99"/>
    <w:rsid w:val="00C90FE9"/>
    <w:pPr>
      <w:numPr>
        <w:numId w:val="9"/>
      </w:numPr>
    </w:pPr>
  </w:style>
  <w:style w:type="paragraph" w:customStyle="1" w:styleId="AppendixHeading">
    <w:name w:val="Appendix Heading"/>
    <w:basedOn w:val="Heading1"/>
    <w:next w:val="Normal"/>
    <w:uiPriority w:val="9"/>
    <w:semiHidden/>
    <w:rsid w:val="00C90FE9"/>
    <w:pPr>
      <w:keepLines/>
      <w:pageBreakBefore/>
      <w:numPr>
        <w:numId w:val="10"/>
      </w:numPr>
      <w:suppressAutoHyphens/>
      <w:spacing w:before="480" w:after="240" w:line="380" w:lineRule="atLeast"/>
      <w:ind w:left="340" w:hanging="340"/>
      <w:outlineLvl w:val="8"/>
    </w:pPr>
    <w:rPr>
      <w:rFonts w:eastAsiaTheme="majorEastAsia" w:cs="Arial"/>
      <w:bCs w:val="0"/>
      <w:snapToGrid/>
      <w:sz w:val="34"/>
      <w:lang w:val="nb-NO"/>
    </w:rPr>
  </w:style>
  <w:style w:type="character" w:customStyle="1" w:styleId="FooterChar">
    <w:name w:val="Footer Char"/>
    <w:basedOn w:val="DefaultParagraphFont"/>
    <w:link w:val="Footer"/>
    <w:rsid w:val="00502BE3"/>
    <w:rPr>
      <w:rFonts w:ascii="Arial" w:eastAsiaTheme="minorHAnsi" w:hAnsi="Arial"/>
      <w:lang w:val="en-GB" w:eastAsia="en-US"/>
    </w:rPr>
  </w:style>
  <w:style w:type="character" w:customStyle="1" w:styleId="Heading1Char">
    <w:name w:val="Heading 1 Char"/>
    <w:aliases w:val="Heading 1_Y Char"/>
    <w:basedOn w:val="DefaultParagraphFont"/>
    <w:link w:val="Heading1"/>
    <w:rsid w:val="00502BE3"/>
    <w:rPr>
      <w:rFonts w:ascii="Arial" w:hAnsi="Arial"/>
      <w:b/>
      <w:bCs/>
      <w:snapToGrid w:val="0"/>
      <w:sz w:val="24"/>
      <w:szCs w:val="32"/>
      <w:lang w:val="en-GB" w:eastAsia="en-US"/>
    </w:rPr>
  </w:style>
  <w:style w:type="character" w:customStyle="1" w:styleId="Heading4Char">
    <w:name w:val="Heading 4 Char"/>
    <w:aliases w:val="Heading 4_Y Char"/>
    <w:basedOn w:val="DefaultParagraphFont"/>
    <w:link w:val="Heading4"/>
    <w:rsid w:val="00502BE3"/>
    <w:rPr>
      <w:rFonts w:ascii="Arial" w:hAnsi="Arial"/>
      <w:b/>
      <w:sz w:val="24"/>
      <w:szCs w:val="28"/>
      <w:lang w:val="en-GB"/>
    </w:rPr>
  </w:style>
  <w:style w:type="character" w:customStyle="1" w:styleId="Heading5Char">
    <w:name w:val="Heading 5 Char"/>
    <w:basedOn w:val="DefaultParagraphFont"/>
    <w:link w:val="Heading5"/>
    <w:rsid w:val="00502BE3"/>
    <w:rPr>
      <w:rFonts w:ascii="Arial" w:hAnsi="Arial"/>
      <w:b/>
      <w:bCs/>
      <w:iCs/>
      <w:sz w:val="24"/>
      <w:szCs w:val="26"/>
      <w:lang w:val="en-GB"/>
    </w:rPr>
  </w:style>
  <w:style w:type="table" w:customStyle="1" w:styleId="Blank">
    <w:name w:val="Blank"/>
    <w:basedOn w:val="TableNormal"/>
    <w:uiPriority w:val="99"/>
    <w:rsid w:val="00502BE3"/>
    <w:rPr>
      <w:rFonts w:asciiTheme="minorHAnsi" w:eastAsiaTheme="minorHAnsi" w:hAnsiTheme="minorHAnsi" w:cstheme="minorBidi"/>
      <w:sz w:val="22"/>
      <w:szCs w:val="22"/>
      <w:lang w:val="da-DK" w:eastAsia="en-US"/>
    </w:rPr>
    <w:tblPr>
      <w:tblCellMar>
        <w:left w:w="0" w:type="dxa"/>
        <w:right w:w="0" w:type="dxa"/>
      </w:tblCellMar>
    </w:tblPr>
  </w:style>
  <w:style w:type="paragraph" w:customStyle="1" w:styleId="Label">
    <w:name w:val="Label"/>
    <w:basedOn w:val="Normal"/>
    <w:uiPriority w:val="99"/>
    <w:semiHidden/>
    <w:qFormat/>
    <w:rsid w:val="00502BE3"/>
    <w:rPr>
      <w:rFonts w:cstheme="minorBidi"/>
      <w:sz w:val="18"/>
      <w:szCs w:val="22"/>
      <w:lang w:val="nb-NO"/>
    </w:rPr>
  </w:style>
  <w:style w:type="paragraph" w:customStyle="1" w:styleId="NormalBold">
    <w:name w:val="Normal Bold"/>
    <w:basedOn w:val="Normal"/>
    <w:semiHidden/>
    <w:qFormat/>
    <w:rsid w:val="00502BE3"/>
    <w:pPr>
      <w:keepNext/>
      <w:keepLines/>
    </w:pPr>
    <w:rPr>
      <w:rFonts w:cstheme="minorBidi"/>
      <w:b/>
      <w:sz w:val="22"/>
      <w:szCs w:val="22"/>
      <w:lang w:val="nb-NO"/>
    </w:rPr>
  </w:style>
  <w:style w:type="paragraph" w:customStyle="1" w:styleId="Title-Blue">
    <w:name w:val="Title - Blue"/>
    <w:uiPriority w:val="1"/>
    <w:qFormat/>
    <w:rsid w:val="00502BE3"/>
    <w:pPr>
      <w:spacing w:after="300"/>
    </w:pPr>
    <w:rPr>
      <w:rFonts w:ascii="Arial" w:eastAsiaTheme="majorEastAsia" w:hAnsi="Arial" w:cs="Arial"/>
      <w:color w:val="E2E477" w:themeColor="accent1"/>
      <w:spacing w:val="-10"/>
      <w:kern w:val="28"/>
      <w:sz w:val="40"/>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66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908380\OneDrive%20-%20Yara%20International%20ASA\Documents\Portr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66C81F7AD94533846E37F86A01BB5E"/>
        <w:category>
          <w:name w:val="General"/>
          <w:gallery w:val="placeholder"/>
        </w:category>
        <w:types>
          <w:type w:val="bbPlcHdr"/>
        </w:types>
        <w:behaviors>
          <w:behavior w:val="content"/>
        </w:behaviors>
        <w:guid w:val="{EC0BCD47-A4E7-4809-9406-0B033D4949AC}"/>
      </w:docPartPr>
      <w:docPartBody>
        <w:p w:rsidR="00455528" w:rsidRDefault="005641D3" w:rsidP="005641D3">
          <w:pPr>
            <w:pStyle w:val="EA66C81F7AD94533846E37F86A01BB5E1"/>
          </w:pPr>
          <w:r w:rsidRPr="000355E5">
            <w:rPr>
              <w:rStyle w:val="PlaceholderText"/>
            </w:rPr>
            <w:t>[Document Type]</w:t>
          </w:r>
        </w:p>
      </w:docPartBody>
    </w:docPart>
    <w:docPart>
      <w:docPartPr>
        <w:name w:val="4E2EB00BAF254977AAE025A791AFC243"/>
        <w:category>
          <w:name w:val="General"/>
          <w:gallery w:val="placeholder"/>
        </w:category>
        <w:types>
          <w:type w:val="bbPlcHdr"/>
        </w:types>
        <w:behaviors>
          <w:behavior w:val="content"/>
        </w:behaviors>
        <w:guid w:val="{80114F75-F134-40F8-A319-60FBFA415430}"/>
      </w:docPartPr>
      <w:docPartBody>
        <w:p w:rsidR="00455528" w:rsidRDefault="005641D3" w:rsidP="005641D3">
          <w:pPr>
            <w:pStyle w:val="4E2EB00BAF254977AAE025A791AFC2431"/>
          </w:pPr>
          <w:r w:rsidRPr="000355E5">
            <w:rPr>
              <w:rStyle w:val="PlaceholderText"/>
            </w:rPr>
            <w:t>[Valid for Organization(s)]</w:t>
          </w:r>
        </w:p>
      </w:docPartBody>
    </w:docPart>
    <w:docPart>
      <w:docPartPr>
        <w:name w:val="4BDF704AF7E44F56BACBCE9302E39E6C"/>
        <w:category>
          <w:name w:val="General"/>
          <w:gallery w:val="placeholder"/>
        </w:category>
        <w:types>
          <w:type w:val="bbPlcHdr"/>
        </w:types>
        <w:behaviors>
          <w:behavior w:val="content"/>
        </w:behaviors>
        <w:guid w:val="{080EBE05-4AE1-4289-A0DB-357C56217AFF}"/>
      </w:docPartPr>
      <w:docPartBody>
        <w:p w:rsidR="00455528" w:rsidRDefault="005641D3" w:rsidP="005641D3">
          <w:pPr>
            <w:pStyle w:val="4BDF704AF7E44F56BACBCE9302E39E6C1"/>
          </w:pPr>
          <w:r w:rsidRPr="000355E5">
            <w:rPr>
              <w:rStyle w:val="PlaceholderText"/>
            </w:rPr>
            <w:t>[Valid for Location/Facility]</w:t>
          </w:r>
        </w:p>
      </w:docPartBody>
    </w:docPart>
    <w:docPart>
      <w:docPartPr>
        <w:name w:val="6F27FB771C62464ABA919D477BDE139D"/>
        <w:category>
          <w:name w:val="General"/>
          <w:gallery w:val="placeholder"/>
        </w:category>
        <w:types>
          <w:type w:val="bbPlcHdr"/>
        </w:types>
        <w:behaviors>
          <w:behavior w:val="content"/>
        </w:behaviors>
        <w:guid w:val="{7461BF68-8545-4633-9B7E-C3AB785CBEC4}"/>
      </w:docPartPr>
      <w:docPartBody>
        <w:p w:rsidR="00455528" w:rsidRDefault="005641D3" w:rsidP="005641D3">
          <w:pPr>
            <w:pStyle w:val="6F27FB771C62464ABA919D477BDE139D1"/>
          </w:pPr>
          <w:r w:rsidRPr="000355E5">
            <w:rPr>
              <w:rStyle w:val="PlaceholderText"/>
            </w:rPr>
            <w:t>[Document Owner]</w:t>
          </w:r>
        </w:p>
      </w:docPartBody>
    </w:docPart>
    <w:docPart>
      <w:docPartPr>
        <w:name w:val="528579C9C2E44CF2B7ED93B3DDE996EE"/>
        <w:category>
          <w:name w:val="General"/>
          <w:gallery w:val="placeholder"/>
        </w:category>
        <w:types>
          <w:type w:val="bbPlcHdr"/>
        </w:types>
        <w:behaviors>
          <w:behavior w:val="content"/>
        </w:behaviors>
        <w:guid w:val="{BF072C3B-2837-4C9A-A1C1-13A8E519DBA2}"/>
      </w:docPartPr>
      <w:docPartBody>
        <w:p w:rsidR="00455528" w:rsidRDefault="005641D3" w:rsidP="005641D3">
          <w:pPr>
            <w:pStyle w:val="528579C9C2E44CF2B7ED93B3DDE996EE1"/>
          </w:pPr>
          <w:r w:rsidRPr="000355E5">
            <w:rPr>
              <w:rStyle w:val="PlaceholderText"/>
            </w:rPr>
            <w:t>[Approver]</w:t>
          </w:r>
        </w:p>
      </w:docPartBody>
    </w:docPart>
    <w:docPart>
      <w:docPartPr>
        <w:name w:val="0661A833569C4C3F865119593B4155F9"/>
        <w:category>
          <w:name w:val="General"/>
          <w:gallery w:val="placeholder"/>
        </w:category>
        <w:types>
          <w:type w:val="bbPlcHdr"/>
        </w:types>
        <w:behaviors>
          <w:behavior w:val="content"/>
        </w:behaviors>
        <w:guid w:val="{8A52E781-4F1A-45B9-A82C-301D325A8A6F}"/>
      </w:docPartPr>
      <w:docPartBody>
        <w:p w:rsidR="00455528" w:rsidRDefault="005641D3" w:rsidP="005641D3">
          <w:pPr>
            <w:pStyle w:val="0661A833569C4C3F865119593B4155F91"/>
          </w:pPr>
          <w:r w:rsidRPr="000355E5">
            <w:rPr>
              <w:rStyle w:val="PlaceholderText"/>
            </w:rPr>
            <w:t>[Approved]</w:t>
          </w:r>
        </w:p>
      </w:docPartBody>
    </w:docPart>
    <w:docPart>
      <w:docPartPr>
        <w:name w:val="883183925E574B79B733444C97A4C994"/>
        <w:category>
          <w:name w:val="General"/>
          <w:gallery w:val="placeholder"/>
        </w:category>
        <w:types>
          <w:type w:val="bbPlcHdr"/>
        </w:types>
        <w:behaviors>
          <w:behavior w:val="content"/>
        </w:behaviors>
        <w:guid w:val="{3D5FB3A4-6E60-4B7C-8106-3F5FEE94E98A}"/>
      </w:docPartPr>
      <w:docPartBody>
        <w:p w:rsidR="00455528" w:rsidRDefault="005641D3" w:rsidP="005641D3">
          <w:pPr>
            <w:pStyle w:val="883183925E574B79B733444C97A4C9941"/>
          </w:pPr>
          <w:r w:rsidRPr="000355E5">
            <w:rPr>
              <w:rStyle w:val="PlaceholderText"/>
            </w:rPr>
            <w:t>[Next Review Date]</w:t>
          </w:r>
        </w:p>
      </w:docPartBody>
    </w:docPart>
    <w:docPart>
      <w:docPartPr>
        <w:name w:val="ED18108EEDBE49C98C6E9A767F752F4A"/>
        <w:category>
          <w:name w:val="General"/>
          <w:gallery w:val="placeholder"/>
        </w:category>
        <w:types>
          <w:type w:val="bbPlcHdr"/>
        </w:types>
        <w:behaviors>
          <w:behavior w:val="content"/>
        </w:behaviors>
        <w:guid w:val="{330BBCC1-84BC-4460-8183-2C7770FB8B28}"/>
      </w:docPartPr>
      <w:docPartBody>
        <w:p w:rsidR="00455528" w:rsidRDefault="005641D3" w:rsidP="005641D3">
          <w:pPr>
            <w:pStyle w:val="ED18108EEDBE49C98C6E9A767F752F4A1"/>
          </w:pPr>
          <w:r w:rsidRPr="000355E5">
            <w:rPr>
              <w:rStyle w:val="PlaceholderText"/>
            </w:rPr>
            <w:t>[Version Comments]</w:t>
          </w:r>
        </w:p>
      </w:docPartBody>
    </w:docPart>
    <w:docPart>
      <w:docPartPr>
        <w:name w:val="84E64662E4D94169AEC32EAD52C1EC38"/>
        <w:category>
          <w:name w:val="General"/>
          <w:gallery w:val="placeholder"/>
        </w:category>
        <w:types>
          <w:type w:val="bbPlcHdr"/>
        </w:types>
        <w:behaviors>
          <w:behavior w:val="content"/>
        </w:behaviors>
        <w:guid w:val="{A1E41EEE-979B-4C10-B87A-6299E15BC01C}"/>
      </w:docPartPr>
      <w:docPartBody>
        <w:p w:rsidR="00455528" w:rsidRDefault="005641D3" w:rsidP="005641D3">
          <w:pPr>
            <w:pStyle w:val="84E64662E4D94169AEC32EAD52C1EC381"/>
          </w:pPr>
          <w:r w:rsidRPr="000355E5">
            <w:rPr>
              <w:rStyle w:val="PlaceholderText"/>
            </w:rPr>
            <w:t>[Title]</w:t>
          </w:r>
        </w:p>
      </w:docPartBody>
    </w:docPart>
    <w:docPart>
      <w:docPartPr>
        <w:name w:val="428A78F391A84665A5F9CD515700AA6B"/>
        <w:category>
          <w:name w:val="General"/>
          <w:gallery w:val="placeholder"/>
        </w:category>
        <w:types>
          <w:type w:val="bbPlcHdr"/>
        </w:types>
        <w:behaviors>
          <w:behavior w:val="content"/>
        </w:behaviors>
        <w:guid w:val="{756DFBFC-365A-4F47-9938-2480C0809889}"/>
      </w:docPartPr>
      <w:docPartBody>
        <w:p w:rsidR="005641D3" w:rsidRDefault="00455528">
          <w:r w:rsidRPr="00477695">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642"/>
    <w:rsid w:val="00163692"/>
    <w:rsid w:val="00455528"/>
    <w:rsid w:val="005641D3"/>
    <w:rsid w:val="005C188D"/>
    <w:rsid w:val="007C580B"/>
    <w:rsid w:val="009F7642"/>
    <w:rsid w:val="00A42E22"/>
    <w:rsid w:val="00F87BE5"/>
    <w:rsid w:val="00FB6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BE5"/>
    <w:rPr>
      <w:color w:val="808080"/>
    </w:rPr>
  </w:style>
  <w:style w:type="paragraph" w:customStyle="1" w:styleId="84E64662E4D94169AEC32EAD52C1EC381">
    <w:name w:val="84E64662E4D94169AEC32EAD52C1EC381"/>
    <w:rsid w:val="005641D3"/>
    <w:pPr>
      <w:spacing w:after="0" w:line="240" w:lineRule="auto"/>
    </w:pPr>
    <w:rPr>
      <w:rFonts w:ascii="Arial" w:eastAsia="Times New Roman" w:hAnsi="Arial" w:cs="Times New Roman"/>
      <w:szCs w:val="24"/>
      <w:lang w:val="en-GB"/>
    </w:rPr>
  </w:style>
  <w:style w:type="paragraph" w:customStyle="1" w:styleId="EA66C81F7AD94533846E37F86A01BB5E1">
    <w:name w:val="EA66C81F7AD94533846E37F86A01BB5E1"/>
    <w:rsid w:val="005641D3"/>
    <w:pPr>
      <w:spacing w:after="0" w:line="240" w:lineRule="auto"/>
    </w:pPr>
    <w:rPr>
      <w:rFonts w:ascii="Arial" w:eastAsia="Times New Roman" w:hAnsi="Arial" w:cs="Times New Roman"/>
      <w:snapToGrid w:val="0"/>
      <w:szCs w:val="20"/>
      <w:lang w:val="en-GB"/>
    </w:rPr>
  </w:style>
  <w:style w:type="paragraph" w:customStyle="1" w:styleId="4E2EB00BAF254977AAE025A791AFC2431">
    <w:name w:val="4E2EB00BAF254977AAE025A791AFC2431"/>
    <w:rsid w:val="005641D3"/>
    <w:pPr>
      <w:spacing w:after="0" w:line="240" w:lineRule="auto"/>
    </w:pPr>
    <w:rPr>
      <w:rFonts w:ascii="Arial" w:eastAsia="Times New Roman" w:hAnsi="Arial" w:cs="Times New Roman"/>
      <w:snapToGrid w:val="0"/>
      <w:szCs w:val="20"/>
      <w:lang w:val="en-GB"/>
    </w:rPr>
  </w:style>
  <w:style w:type="paragraph" w:customStyle="1" w:styleId="4BDF704AF7E44F56BACBCE9302E39E6C1">
    <w:name w:val="4BDF704AF7E44F56BACBCE9302E39E6C1"/>
    <w:rsid w:val="005641D3"/>
    <w:pPr>
      <w:spacing w:after="0" w:line="240" w:lineRule="auto"/>
    </w:pPr>
    <w:rPr>
      <w:rFonts w:ascii="Arial" w:eastAsia="Times New Roman" w:hAnsi="Arial" w:cs="Times New Roman"/>
      <w:snapToGrid w:val="0"/>
      <w:szCs w:val="20"/>
      <w:lang w:val="en-GB"/>
    </w:rPr>
  </w:style>
  <w:style w:type="paragraph" w:customStyle="1" w:styleId="6F27FB771C62464ABA919D477BDE139D1">
    <w:name w:val="6F27FB771C62464ABA919D477BDE139D1"/>
    <w:rsid w:val="005641D3"/>
    <w:pPr>
      <w:tabs>
        <w:tab w:val="center" w:pos="4536"/>
        <w:tab w:val="right" w:pos="9072"/>
      </w:tabs>
      <w:spacing w:after="0" w:line="240" w:lineRule="auto"/>
    </w:pPr>
    <w:rPr>
      <w:rFonts w:ascii="Arial" w:eastAsia="Times New Roman" w:hAnsi="Arial" w:cs="Times New Roman"/>
      <w:szCs w:val="24"/>
      <w:lang w:val="en-GB"/>
    </w:rPr>
  </w:style>
  <w:style w:type="paragraph" w:customStyle="1" w:styleId="528579C9C2E44CF2B7ED93B3DDE996EE1">
    <w:name w:val="528579C9C2E44CF2B7ED93B3DDE996EE1"/>
    <w:rsid w:val="005641D3"/>
    <w:pPr>
      <w:tabs>
        <w:tab w:val="center" w:pos="4536"/>
        <w:tab w:val="right" w:pos="9072"/>
      </w:tabs>
      <w:spacing w:after="0" w:line="240" w:lineRule="auto"/>
    </w:pPr>
    <w:rPr>
      <w:rFonts w:ascii="Arial" w:eastAsia="Times New Roman" w:hAnsi="Arial" w:cs="Times New Roman"/>
      <w:szCs w:val="24"/>
      <w:lang w:val="en-GB"/>
    </w:rPr>
  </w:style>
  <w:style w:type="paragraph" w:customStyle="1" w:styleId="0661A833569C4C3F865119593B4155F91">
    <w:name w:val="0661A833569C4C3F865119593B4155F91"/>
    <w:rsid w:val="005641D3"/>
    <w:pPr>
      <w:tabs>
        <w:tab w:val="center" w:pos="4536"/>
        <w:tab w:val="right" w:pos="9072"/>
      </w:tabs>
      <w:spacing w:after="0" w:line="240" w:lineRule="auto"/>
    </w:pPr>
    <w:rPr>
      <w:rFonts w:ascii="Arial" w:eastAsia="Times New Roman" w:hAnsi="Arial" w:cs="Times New Roman"/>
      <w:szCs w:val="24"/>
      <w:lang w:val="en-GB"/>
    </w:rPr>
  </w:style>
  <w:style w:type="paragraph" w:customStyle="1" w:styleId="883183925E574B79B733444C97A4C9941">
    <w:name w:val="883183925E574B79B733444C97A4C9941"/>
    <w:rsid w:val="005641D3"/>
    <w:pPr>
      <w:tabs>
        <w:tab w:val="center" w:pos="4536"/>
        <w:tab w:val="right" w:pos="9072"/>
      </w:tabs>
      <w:spacing w:after="0" w:line="240" w:lineRule="auto"/>
    </w:pPr>
    <w:rPr>
      <w:rFonts w:ascii="Arial" w:eastAsia="Times New Roman" w:hAnsi="Arial" w:cs="Times New Roman"/>
      <w:szCs w:val="24"/>
      <w:lang w:val="en-GB"/>
    </w:rPr>
  </w:style>
  <w:style w:type="paragraph" w:customStyle="1" w:styleId="ED18108EEDBE49C98C6E9A767F752F4A1">
    <w:name w:val="ED18108EEDBE49C98C6E9A767F752F4A1"/>
    <w:rsid w:val="005641D3"/>
    <w:pPr>
      <w:tabs>
        <w:tab w:val="center" w:pos="4536"/>
        <w:tab w:val="right" w:pos="9072"/>
      </w:tabs>
      <w:spacing w:after="0" w:line="240" w:lineRule="auto"/>
    </w:pPr>
    <w:rPr>
      <w:rFonts w:ascii="Arial" w:eastAsia="Times New Roman" w:hAnsi="Arial" w:cs="Times New Roman"/>
      <w:szCs w:val="24"/>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YaraGrey">
      <a:dk1>
        <a:srgbClr val="000000"/>
      </a:dk1>
      <a:lt1>
        <a:srgbClr val="FFFFFF"/>
      </a:lt1>
      <a:dk2>
        <a:srgbClr val="000000"/>
      </a:dk2>
      <a:lt2>
        <a:srgbClr val="EFE9E5"/>
      </a:lt2>
      <a:accent1>
        <a:srgbClr val="E2E477"/>
      </a:accent1>
      <a:accent2>
        <a:srgbClr val="C2CC23"/>
      </a:accent2>
      <a:accent3>
        <a:srgbClr val="78A22F"/>
      </a:accent3>
      <a:accent4>
        <a:srgbClr val="FFCF01"/>
      </a:accent4>
      <a:accent5>
        <a:srgbClr val="F89828"/>
      </a:accent5>
      <a:accent6>
        <a:srgbClr val="7D6A55"/>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documentManagement>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e09cb138fc0f497bb56389e034ed12c0 xmlns="f8e6360d-78cc-49d1-aeea-3283394d6409">
      <Terms xmlns="http://schemas.microsoft.com/office/infopath/2007/PartnerControls"/>
    </e09cb138fc0f497bb56389e034ed12c0>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Maintenance</TermName>
          <TermId xmlns="http://schemas.microsoft.com/office/infopath/2007/PartnerControls">9da00304-9a5d-4b93-b7ae-75fac7e5e748</TermId>
        </TermInfo>
      </Terms>
    </p86715aca52141abbbc72242a6908122>
    <of7bed9b6773446bbb8d11896e239967 xmlns="f8e6360d-78cc-49d1-aeea-3283394d6409">
      <Terms xmlns="http://schemas.microsoft.com/office/infopath/2007/PartnerControls"/>
    </of7bed9b6773446bbb8d11896e239967>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s>
    </l45847b67a134e4a87db9037747dc84f>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YMSVerifiedBy xmlns="ef6f3ae6-21f7-442b-8cbd-e7de8225ec52">
      <UserInfo>
        <DisplayName>i:0#.f|membership|a934449@yara.com</DisplayName>
        <AccountId>136</AccountId>
        <AccountType/>
      </UserInfo>
    </YMSVerifiedBy>
    <YMSMailingList xmlns="d3423f4c-ca1b-406e-8999-0f2e1bacbbdc">
      <UserInfo>
        <DisplayName>c:0t.c|tenant|cbfcb875-9d4f-41cb-9ec7-6910a0cb0b09</DisplayName>
        <AccountId>4220</AccountId>
        <AccountType/>
      </UserInfo>
    </YMSMailingList>
    <YMSWFFeedbackStatus xmlns="3e7d0fcb-27b1-4f44-bc24-67a17c18ba0d" xsi:nil="true"/>
    <YMSWorkflowStatus xmlns="3e7d0fcb-27b1-4f44-bc24-67a17c18ba0d" xsi:nil="true"/>
    <YMSWFPublishStatus xmlns="3e7d0fcb-27b1-4f44-bc24-67a17c18ba0d" xsi:nil="true"/>
    <YMSDocumentReferenceID xmlns="baa7e6e5-0dd4-48df-aa07-d07d0022d296">4088</YMSDocumentReferenceID>
    <YMSDocumentOfficer xmlns="88eb63a8-b495-4068-bc83-a212bb1828a2">
      <UserInfo>
        <DisplayName>Simon Brage Høimyr</DisplayName>
        <AccountId>136</AccountId>
        <AccountType/>
      </UserInfo>
    </YMSDocumentOfficer>
    <YMSValidated xmlns="c07ea462-aaa2-4230-8650-800586fd6e0c">2024-07-05T09:16:53+00:00</YMSValidated>
    <YMSVerified xmlns="87369ed8-7398-499d-83ae-9d42e0d3e3dd">2024-07-05T09:18:46+00:00</YMSVerified>
    <Approved xmlns="394ed8b9-e7ed-4b31-94f1-4960fcc17a1d">2024-07-05T09:19:41+00:00</Approved>
    <NextReviewDate xmlns="9db00453-5af4-4cae-918b-d577b3e25147" xmlns:xsi="http://www.w3.org/2001/XMLSchema-instance">2027-01-10T23:00:00+00:00</NextReviewDate>
    <DocumentOwner xmlns="009a2248-1bc5-4823-a4cc-a112fd46d800">
      <UserInfo>
        <DisplayName>Simon Brage Høimyr</DisplayName>
        <AccountId>136</AccountId>
        <AccountType/>
      </UserInfo>
    </DocumentOwner>
    <ApprovedBy xmlns="f55a5c64-ee7a-45c3-8a61-2a5fccd2fe9f">
      <UserInfo>
        <DisplayName>Simon Brage Høimyr</DisplayName>
        <AccountId>136</AccountId>
        <AccountType/>
      </UserInfo>
    </ApprovedBy>
    <VersionComments xmlns="92cd3523-8a7e-43d8-8db2-82bba2d9642c" xmlns:xsi="http://www.w3.org/2001/XMLSchema-instance">Oppdatert navn</VersionComments>
    <_dlc_DocId xmlns="34ec7aef-c827-431b-9f81-2b6fc85e7c3a">YMSProsgrunn-898939834-3684</_dlc_DocId>
    <_dlc_DocIdUrl xmlns="34ec7aef-c827-431b-9f81-2b6fc85e7c3a">
      <Url>https://yara.sharepoint.com/sites/YMS_Porsgrunn/_layouts/15/DocIdRedir.aspx?ID=YMSProsgrunn-898939834-3684</Url>
      <Description>YMSProsgrunn-898939834-3684</Description>
    </_dlc_DocIdUrl>
    <YMSDocumentID xmlns="3e7d0fcb-27b1-4f44-bc24-67a17c18ba0d">YMSProsgrunn-1331260714-4088</YMSDocumentID>
    <TaxKeywordTaxHTField xmlns="87e10885-fc90-419d-b063-93ca34e5acca">
      <Terms xmlns="http://schemas.microsoft.com/office/infopath/2007/PartnerControls"/>
    </TaxKeywordTaxHTField>
    <TaxCatchAll xmlns="87e10885-fc90-419d-b063-93ca34e5acca">
      <Value>14</Value>
      <Value>46</Value>
      <Value>27</Value>
      <Value>7</Value>
      <Value>5</Value>
      <Value>41</Value>
      <Value>20</Value>
    </TaxCatchAll>
    <TaxCatchAllLabel xmlns="87e10885-fc90-419d-b063-93ca34e5acca" xsi:nil="true"/>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3.0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3.0</DLCPolicyLabelValue>
    <lcf76f155ced4ddcb4097134ff3c332f xmlns="07a05747-3f5d-4f2f-9bac-2ad93ac0cb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73D021-7D17-4CD9-B30F-52192953FFFC}">
  <ds:schemaRefs>
    <ds:schemaRef ds:uri="http://schemas.microsoft.com/sharepoint/events"/>
  </ds:schemaRefs>
</ds:datastoreItem>
</file>

<file path=customXml/itemProps2.xml><?xml version="1.0" encoding="utf-8"?>
<ds:datastoreItem xmlns:ds="http://schemas.openxmlformats.org/officeDocument/2006/customXml" ds:itemID="{F39EFB69-968D-41F7-ABAB-E1C2C0872ADB}"/>
</file>

<file path=customXml/itemProps3.xml><?xml version="1.0" encoding="utf-8"?>
<ds:datastoreItem xmlns:ds="http://schemas.openxmlformats.org/officeDocument/2006/customXml" ds:itemID="{ED723834-D9AD-4A84-AE26-8E863C2588A1}"/>
</file>

<file path=customXml/itemProps4.xml><?xml version="1.0" encoding="utf-8"?>
<ds:datastoreItem xmlns:ds="http://schemas.openxmlformats.org/officeDocument/2006/customXml" ds:itemID="{C7D86569-0EEE-4242-A66C-7E194B31364D}">
  <ds:schemaRefs>
    <ds:schemaRef ds:uri="http://schemas.openxmlformats.org/officeDocument/2006/bibliography"/>
  </ds:schemaRefs>
</ds:datastoreItem>
</file>

<file path=customXml/itemProps5.xml><?xml version="1.0" encoding="utf-8"?>
<ds:datastoreItem xmlns:ds="http://schemas.openxmlformats.org/officeDocument/2006/customXml" ds:itemID="{37A88396-F9E1-4E62-B97D-5F867D505915}">
  <ds:schemaRefs>
    <ds:schemaRef ds:uri="http://schemas.microsoft.com/sharepoint/v3/contenttype/forms"/>
  </ds:schemaRefs>
</ds:datastoreItem>
</file>

<file path=customXml/itemProps6.xml><?xml version="1.0" encoding="utf-8"?>
<ds:datastoreItem xmlns:ds="http://schemas.openxmlformats.org/officeDocument/2006/customXml" ds:itemID="{D3877362-D1C9-4CCC-8350-B67A0238F2EE}">
  <ds:schemaRefs>
    <ds:schemaRef ds:uri="http://schemas.microsoft.com/office/2006/metadata/properties"/>
    <ds:schemaRef ds:uri="http://purl.org/dc/elements/1.1/"/>
    <ds:schemaRef ds:uri="http://www.w3.org/XML/1998/namespace"/>
    <ds:schemaRef ds:uri="6dd6184f-085c-414b-8597-8eabe9167261"/>
    <ds:schemaRef ds:uri="c07ea462-aaa2-4230-8650-800586fd6e0c"/>
    <ds:schemaRef ds:uri="http://schemas.openxmlformats.org/package/2006/metadata/core-properties"/>
    <ds:schemaRef ds:uri="http://purl.org/dc/dcmitype/"/>
    <ds:schemaRef ds:uri="394ed8b9-e7ed-4b31-94f1-4960fcc17a1d"/>
    <ds:schemaRef ds:uri="88eb63a8-b495-4068-bc83-a212bb1828a2"/>
    <ds:schemaRef ds:uri="87369ed8-7398-499d-83ae-9d42e0d3e3dd"/>
    <ds:schemaRef ds:uri="http://schemas.microsoft.com/office/2006/documentManagement/types"/>
    <ds:schemaRef ds:uri="http://schemas.microsoft.com/office/infopath/2007/PartnerControls"/>
    <ds:schemaRef ds:uri="baa7e6e5-0dd4-48df-aa07-d07d0022d296"/>
    <ds:schemaRef ds:uri="a3cebfa3-c9e2-4350-aa03-94f2aa0492f2"/>
    <ds:schemaRef ds:uri="f8e6360d-78cc-49d1-aeea-3283394d6409"/>
    <ds:schemaRef ds:uri="3e7d0fcb-27b1-4f44-bc24-67a17c18ba0d"/>
    <ds:schemaRef ds:uri="34ec7aef-c827-431b-9f81-2b6fc85e7c3a"/>
    <ds:schemaRef ds:uri="009a2248-1bc5-4823-a4cc-a112fd46d800"/>
    <ds:schemaRef ds:uri="87e10885-fc90-419d-b063-93ca34e5acca"/>
    <ds:schemaRef ds:uri="d3423f4c-ca1b-406e-8999-0f2e1bacbbdc"/>
    <ds:schemaRef ds:uri="92cd3523-8a7e-43d8-8db2-82bba2d9642c"/>
    <ds:schemaRef ds:uri="9db00453-5af4-4cae-918b-d577b3e25147"/>
    <ds:schemaRef ds:uri="http://purl.org/dc/terms/"/>
    <ds:schemaRef ds:uri="ef6f3ae6-21f7-442b-8cbd-e7de8225ec52"/>
    <ds:schemaRef ds:uri="f55a5c64-ee7a-45c3-8a61-2a5fccd2fe9f"/>
    <ds:schemaRef ds:uri="http://schemas.microsoft.com/sharepoint/v3"/>
  </ds:schemaRefs>
</ds:datastoreItem>
</file>

<file path=docMetadata/LabelInfo.xml><?xml version="1.0" encoding="utf-8"?>
<clbl:labelList xmlns:clbl="http://schemas.microsoft.com/office/2020/mipLabelMetadata">
  <clbl:label id="{40a6354e-6d04-4730-95c3-6ecb9619f301}"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Portrait</Template>
  <TotalTime>0</TotalTime>
  <Pages>2</Pages>
  <Words>364</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L-210 Arbeids- og entretillatelser i Yara Porsgrunn</vt:lpstr>
    </vt:vector>
  </TitlesOfParts>
  <Company>Yara International ASA</Company>
  <LinksUpToDate>false</LinksUpToDate>
  <CharactersWithSpaces>2296</CharactersWithSpaces>
  <SharedDoc>false</SharedDoc>
  <HLinks>
    <vt:vector size="12" baseType="variant">
      <vt:variant>
        <vt:i4>8192101</vt:i4>
      </vt:variant>
      <vt:variant>
        <vt:i4>2506</vt:i4>
      </vt:variant>
      <vt:variant>
        <vt:i4>1026</vt:i4>
      </vt:variant>
      <vt:variant>
        <vt:i4>1</vt:i4>
      </vt:variant>
      <vt:variant>
        <vt:lpwstr>T:\Morten\Yara\Yara_18.jpg</vt:lpwstr>
      </vt:variant>
      <vt:variant>
        <vt:lpwstr/>
      </vt:variant>
      <vt:variant>
        <vt:i4>8192101</vt:i4>
      </vt:variant>
      <vt:variant>
        <vt:i4>3539</vt:i4>
      </vt:variant>
      <vt:variant>
        <vt:i4>1025</vt:i4>
      </vt:variant>
      <vt:variant>
        <vt:i4>1</vt:i4>
      </vt:variant>
      <vt:variant>
        <vt:lpwstr>T:\Morten\Yara\Yara_18.jpg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subject/>
  <dc:creator>Freek De Boeck</dc:creator>
  <cp:keywords/>
  <dc:description/>
  <cp:lastModifiedBy>Simon Brage Høimyr</cp:lastModifiedBy>
  <cp:revision>27</cp:revision>
  <cp:lastPrinted>2001-08-30T07:04:00Z</cp:lastPrinted>
  <dcterms:created xsi:type="dcterms:W3CDTF">2023-08-03T09:02:00Z</dcterms:created>
  <dcterms:modified xsi:type="dcterms:W3CDTF">2024-07-03T06:02:00Z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ridgeDocType">
    <vt:lpwstr>Memo</vt:lpwstr>
  </property>
  <property fmtid="{D5CDD505-2E9C-101B-9397-08002B2CF9AE}" pid="3" name="BridgeDocVersion">
    <vt:lpwstr>3.0</vt:lpwstr>
  </property>
  <property fmtid="{D5CDD505-2E9C-101B-9397-08002B2CF9AE}" pid="4" name="BridgeDocLanguage">
    <vt:lpwstr>English</vt:lpwstr>
  </property>
  <property fmtid="{D5CDD505-2E9C-101B-9397-08002B2CF9AE}" pid="5" name="BridgeDocTemplate">
    <vt:lpwstr>YaraStandardDoc</vt:lpwstr>
  </property>
  <property fmtid="{D5CDD505-2E9C-101B-9397-08002B2CF9AE}" pid="6" name="BridgeDocInsertFilename">
    <vt:lpwstr>0</vt:lpwstr>
  </property>
  <property fmtid="{D5CDD505-2E9C-101B-9397-08002B2CF9AE}" pid="7" name="BridgeDocInsertPath">
    <vt:lpwstr>0</vt:lpwstr>
  </property>
  <property fmtid="{D5CDD505-2E9C-101B-9397-08002B2CF9AE}" pid="8" name="bd_YourDate">
    <vt:lpwstr/>
  </property>
  <property fmtid="{D5CDD505-2E9C-101B-9397-08002B2CF9AE}" pid="9" name="bd_StreetAddr2">
    <vt:lpwstr>N-0277 Oslo</vt:lpwstr>
  </property>
  <property fmtid="{D5CDD505-2E9C-101B-9397-08002B2CF9AE}" pid="10" name="bd_StreetAddr1">
    <vt:lpwstr>Drammensveien 131</vt:lpwstr>
  </property>
  <property fmtid="{D5CDD505-2E9C-101B-9397-08002B2CF9AE}" pid="11" name="bd_SendersName">
    <vt:lpwstr/>
  </property>
  <property fmtid="{D5CDD505-2E9C-101B-9397-08002B2CF9AE}" pid="12" name="bd_Sender">
    <vt:lpwstr/>
  </property>
  <property fmtid="{D5CDD505-2E9C-101B-9397-08002B2CF9AE}" pid="13" name="bd_Rev">
    <vt:lpwstr/>
  </property>
  <property fmtid="{D5CDD505-2E9C-101B-9397-08002B2CF9AE}" pid="14" name="bd_PostalAddr3">
    <vt:lpwstr>Norway</vt:lpwstr>
  </property>
  <property fmtid="{D5CDD505-2E9C-101B-9397-08002B2CF9AE}" pid="15" name="bd_PostalAddr2">
    <vt:lpwstr>N-0213 Oslo</vt:lpwstr>
  </property>
  <property fmtid="{D5CDD505-2E9C-101B-9397-08002B2CF9AE}" pid="16" name="bd_PostalAddr1">
    <vt:lpwstr>P.O. Box 343, Skøyen</vt:lpwstr>
  </property>
  <property fmtid="{D5CDD505-2E9C-101B-9397-08002B2CF9AE}" pid="17" name="bd_Phone">
    <vt:lpwstr>+47 24 15 70 00</vt:lpwstr>
  </property>
  <property fmtid="{D5CDD505-2E9C-101B-9397-08002B2CF9AE}" pid="18" name="bd_PersFax">
    <vt:lpwstr/>
  </property>
  <property fmtid="{D5CDD505-2E9C-101B-9397-08002B2CF9AE}" pid="19" name="bd_PersEMail">
    <vt:lpwstr/>
  </property>
  <property fmtid="{D5CDD505-2E9C-101B-9397-08002B2CF9AE}" pid="20" name="bd_OurRef">
    <vt:lpwstr/>
  </property>
  <property fmtid="{D5CDD505-2E9C-101B-9397-08002B2CF9AE}" pid="21" name="bd_OurDate">
    <vt:lpwstr>2015-05-29</vt:lpwstr>
  </property>
  <property fmtid="{D5CDD505-2E9C-101B-9397-08002B2CF9AE}" pid="22" name="bd_OrgUnit">
    <vt:lpwstr/>
  </property>
  <property fmtid="{D5CDD505-2E9C-101B-9397-08002B2CF9AE}" pid="23" name="bd_OrgNumber">
    <vt:lpwstr>NO 986 228 608 MVA</vt:lpwstr>
  </property>
  <property fmtid="{D5CDD505-2E9C-101B-9397-08002B2CF9AE}" pid="24" name="bd_lYourRef">
    <vt:lpwstr/>
  </property>
  <property fmtid="{D5CDD505-2E9C-101B-9397-08002B2CF9AE}" pid="25" name="bd_lYourDate">
    <vt:lpwstr/>
  </property>
  <property fmtid="{D5CDD505-2E9C-101B-9397-08002B2CF9AE}" pid="26" name="bd_lTo">
    <vt:lpwstr>To</vt:lpwstr>
  </property>
  <property fmtid="{D5CDD505-2E9C-101B-9397-08002B2CF9AE}" pid="27" name="bd_lStreetAddr">
    <vt:lpwstr>Visiting Address</vt:lpwstr>
  </property>
  <property fmtid="{D5CDD505-2E9C-101B-9397-08002B2CF9AE}" pid="28" name="bd_lRev">
    <vt:lpwstr/>
  </property>
  <property fmtid="{D5CDD505-2E9C-101B-9397-08002B2CF9AE}" pid="29" name="bd_lPostalAddr">
    <vt:lpwstr>Postal Address</vt:lpwstr>
  </property>
  <property fmtid="{D5CDD505-2E9C-101B-9397-08002B2CF9AE}" pid="30" name="bd_lPhone">
    <vt:lpwstr>Telephone</vt:lpwstr>
  </property>
  <property fmtid="{D5CDD505-2E9C-101B-9397-08002B2CF9AE}" pid="31" name="bd_LPersFax">
    <vt:lpwstr/>
  </property>
  <property fmtid="{D5CDD505-2E9C-101B-9397-08002B2CF9AE}" pid="32" name="bd_lOurRef">
    <vt:lpwstr/>
  </property>
  <property fmtid="{D5CDD505-2E9C-101B-9397-08002B2CF9AE}" pid="33" name="bd_lOurDate">
    <vt:lpwstr>Our date</vt:lpwstr>
  </property>
  <property fmtid="{D5CDD505-2E9C-101B-9397-08002B2CF9AE}" pid="34" name="bd_lOrgNumber">
    <vt:lpwstr>Registration No.</vt:lpwstr>
  </property>
  <property fmtid="{D5CDD505-2E9C-101B-9397-08002B2CF9AE}" pid="35" name="bd_lEmail">
    <vt:lpwstr/>
  </property>
  <property fmtid="{D5CDD505-2E9C-101B-9397-08002B2CF9AE}" pid="36" name="bd_lCopy">
    <vt:lpwstr>Copy to</vt:lpwstr>
  </property>
  <property fmtid="{D5CDD505-2E9C-101B-9397-08002B2CF9AE}" pid="37" name="bd_FoC">
    <vt:lpwstr/>
  </property>
  <property fmtid="{D5CDD505-2E9C-101B-9397-08002B2CF9AE}" pid="38" name="bd_Email">
    <vt:lpwstr/>
  </property>
  <property fmtid="{D5CDD505-2E9C-101B-9397-08002B2CF9AE}" pid="39" name="bd_DocNo">
    <vt:lpwstr/>
  </property>
  <property fmtid="{D5CDD505-2E9C-101B-9397-08002B2CF9AE}" pid="40" name="bd_DocName">
    <vt:lpwstr>Memo</vt:lpwstr>
  </property>
  <property fmtid="{D5CDD505-2E9C-101B-9397-08002B2CF9AE}" pid="41" name="bd_Access">
    <vt:lpwstr/>
  </property>
  <property fmtid="{D5CDD505-2E9C-101B-9397-08002B2CF9AE}" pid="42" name="bd_ltitle">
    <vt:lpwstr>Title</vt:lpwstr>
  </property>
  <property fmtid="{D5CDD505-2E9C-101B-9397-08002B2CF9AE}" pid="43" name="bd_lsummary">
    <vt:lpwstr>Summary</vt:lpwstr>
  </property>
  <property fmtid="{D5CDD505-2E9C-101B-9397-08002B2CF9AE}" pid="44" name="bd_lkeywords">
    <vt:lpwstr>Key words</vt:lpwstr>
  </property>
  <property fmtid="{D5CDD505-2E9C-101B-9397-08002B2CF9AE}" pid="45" name="bd_lapprovedby">
    <vt:lpwstr>Approved by</vt:lpwstr>
  </property>
  <property fmtid="{D5CDD505-2E9C-101B-9397-08002B2CF9AE}" pid="46" name="bd_ldate">
    <vt:lpwstr>Date</vt:lpwstr>
  </property>
  <property fmtid="{D5CDD505-2E9C-101B-9397-08002B2CF9AE}" pid="47" name="bd_lsignature">
    <vt:lpwstr>Signature</vt:lpwstr>
  </property>
  <property fmtid="{D5CDD505-2E9C-101B-9397-08002B2CF9AE}" pid="48" name="bd_Sender2">
    <vt:lpwstr/>
  </property>
  <property fmtid="{D5CDD505-2E9C-101B-9397-08002B2CF9AE}" pid="49" name="bd_YourRef">
    <vt:lpwstr/>
  </property>
  <property fmtid="{D5CDD505-2E9C-101B-9397-08002B2CF9AE}" pid="50" name="bd_lPOf">
    <vt:lpwstr>of</vt:lpwstr>
  </property>
  <property fmtid="{D5CDD505-2E9C-101B-9397-08002B2CF9AE}" pid="51" name="bd_DocType">
    <vt:lpwstr/>
  </property>
  <property fmtid="{D5CDD505-2E9C-101B-9397-08002B2CF9AE}" pid="52" name="bd_StreetAddr3">
    <vt:lpwstr>Norway</vt:lpwstr>
  </property>
  <property fmtid="{D5CDD505-2E9C-101B-9397-08002B2CF9AE}" pid="53" name="bd_Fax">
    <vt:lpwstr>+47 24 15 70 01</vt:lpwstr>
  </property>
  <property fmtid="{D5CDD505-2E9C-101B-9397-08002B2CF9AE}" pid="54" name="bd_lFax">
    <vt:lpwstr>Telefax</vt:lpwstr>
  </property>
  <property fmtid="{D5CDD505-2E9C-101B-9397-08002B2CF9AE}" pid="55" name="bd_lBank">
    <vt:lpwstr/>
  </property>
  <property fmtid="{D5CDD505-2E9C-101B-9397-08002B2CF9AE}" pid="56" name="bd_Bank">
    <vt:lpwstr/>
  </property>
  <property fmtid="{D5CDD505-2E9C-101B-9397-08002B2CF9AE}" pid="57" name="bd_lVAT">
    <vt:lpwstr/>
  </property>
  <property fmtid="{D5CDD505-2E9C-101B-9397-08002B2CF9AE}" pid="58" name="bd_VAT">
    <vt:lpwstr/>
  </property>
  <property fmtid="{D5CDD505-2E9C-101B-9397-08002B2CF9AE}" pid="59" name="bd_Extra">
    <vt:lpwstr/>
  </property>
  <property fmtid="{D5CDD505-2E9C-101B-9397-08002B2CF9AE}" pid="60" name="bd_lDocNo">
    <vt:lpwstr/>
  </property>
  <property fmtid="{D5CDD505-2E9C-101B-9397-08002B2CF9AE}" pid="61" name="bd_ExtraInfoBottom">
    <vt:lpwstr/>
  </property>
  <property fmtid="{D5CDD505-2E9C-101B-9397-08002B2CF9AE}" pid="62" name="bd_ExtraInfoRight">
    <vt:lpwstr/>
  </property>
  <property fmtid="{D5CDD505-2E9C-101B-9397-08002B2CF9AE}" pid="63" name="bd_OrgName1">
    <vt:lpwstr>Yara International ASA</vt:lpwstr>
  </property>
  <property fmtid="{D5CDD505-2E9C-101B-9397-08002B2CF9AE}" pid="64" name="bd_OrgName2">
    <vt:lpwstr/>
  </property>
  <property fmtid="{D5CDD505-2E9C-101B-9397-08002B2CF9AE}" pid="65" name="bd_lContact">
    <vt:lpwstr/>
  </property>
  <property fmtid="{D5CDD505-2E9C-101B-9397-08002B2CF9AE}" pid="66" name="bd_Contact">
    <vt:lpwstr/>
  </property>
  <property fmtid="{D5CDD505-2E9C-101B-9397-08002B2CF9AE}" pid="67" name="bd_ContactPhone">
    <vt:lpwstr/>
  </property>
  <property fmtid="{D5CDD505-2E9C-101B-9397-08002B2CF9AE}" pid="68" name="bd_lGreeting2">
    <vt:lpwstr/>
  </property>
  <property fmtid="{D5CDD505-2E9C-101B-9397-08002B2CF9AE}" pid="69" name="bd_lGreeting1">
    <vt:lpwstr/>
  </property>
  <property fmtid="{D5CDD505-2E9C-101B-9397-08002B2CF9AE}" pid="70" name="bd_ExtraInfoTitle">
    <vt:lpwstr/>
  </property>
  <property fmtid="{D5CDD505-2E9C-101B-9397-08002B2CF9AE}" pid="71" name="bd_lWebAddr">
    <vt:lpwstr>Web Address</vt:lpwstr>
  </property>
  <property fmtid="{D5CDD505-2E9C-101B-9397-08002B2CF9AE}" pid="72" name="bd_WebAddr">
    <vt:lpwstr>www.yara.com</vt:lpwstr>
  </property>
  <property fmtid="{D5CDD505-2E9C-101B-9397-08002B2CF9AE}" pid="73" name="ContentTypeId">
    <vt:lpwstr>0x0101008452B77357CE407492630B5AC5A7E0EB010069A003E576C9EE41862D7F6E2C8210D4</vt:lpwstr>
  </property>
  <property fmtid="{D5CDD505-2E9C-101B-9397-08002B2CF9AE}" pid="74" name="bd_keywords">
    <vt:lpwstr/>
  </property>
  <property fmtid="{D5CDD505-2E9C-101B-9397-08002B2CF9AE}" pid="75" name="bd_approvedby">
    <vt:lpwstr/>
  </property>
  <property fmtid="{D5CDD505-2E9C-101B-9397-08002B2CF9AE}" pid="76" name="bd_lapproveddate">
    <vt:lpwstr/>
  </property>
  <property fmtid="{D5CDD505-2E9C-101B-9397-08002B2CF9AE}" pid="77" name="bd_lauthorby">
    <vt:lpwstr/>
  </property>
  <property fmtid="{D5CDD505-2E9C-101B-9397-08002B2CF9AE}" pid="78" name="bd_authorby">
    <vt:lpwstr/>
  </property>
  <property fmtid="{D5CDD505-2E9C-101B-9397-08002B2CF9AE}" pid="79" name="bd_lauthordate">
    <vt:lpwstr/>
  </property>
  <property fmtid="{D5CDD505-2E9C-101B-9397-08002B2CF9AE}" pid="80" name="bd_approveddate">
    <vt:lpwstr/>
  </property>
  <property fmtid="{D5CDD505-2E9C-101B-9397-08002B2CF9AE}" pid="81" name="bd_authordate">
    <vt:lpwstr/>
  </property>
  <property fmtid="{D5CDD505-2E9C-101B-9397-08002B2CF9AE}" pid="82" name="bd_signature">
    <vt:lpwstr/>
  </property>
  <property fmtid="{D5CDD505-2E9C-101B-9397-08002B2CF9AE}" pid="83" name="bd_lconclusion">
    <vt:lpwstr/>
  </property>
  <property fmtid="{D5CDD505-2E9C-101B-9397-08002B2CF9AE}" pid="84" name="bd_lrecommendation">
    <vt:lpwstr/>
  </property>
  <property fmtid="{D5CDD505-2E9C-101B-9397-08002B2CF9AE}" pid="85" name="TaxKeyword">
    <vt:lpwstr/>
  </property>
  <property fmtid="{D5CDD505-2E9C-101B-9397-08002B2CF9AE}" pid="86" name="CTH_Location_Colab">
    <vt:lpwstr>5;#Rostock|38065026-a91b-4839-9989-4428373181b3</vt:lpwstr>
  </property>
  <property fmtid="{D5CDD505-2E9C-101B-9397-08002B2CF9AE}" pid="87" name="CTH_Organization_Colab">
    <vt:lpwstr>3;#All|4393772f-39eb-4e2b-8831-944acafc1f84</vt:lpwstr>
  </property>
  <property fmtid="{D5CDD505-2E9C-101B-9397-08002B2CF9AE}" pid="88" name="CTH_InformationClassification_Colab">
    <vt:lpwstr>4;#Internal|8d0bf247-e111-4539-9347-43011421bfa3</vt:lpwstr>
  </property>
  <property fmtid="{D5CDD505-2E9C-101B-9397-08002B2CF9AE}" pid="89" name="CTH_LanguageColab">
    <vt:lpwstr>1;#English|eee7a28c-5923-42f2-b034-3177ae0fb077</vt:lpwstr>
  </property>
  <property fmtid="{D5CDD505-2E9C-101B-9397-08002B2CF9AE}" pid="90" name="Today">
    <vt:filetime>2015-05-29T20:56:27Z</vt:filetime>
  </property>
  <property fmtid="{D5CDD505-2E9C-101B-9397-08002B2CF9AE}" pid="91" name="_dlc_DocIdItemGuid">
    <vt:lpwstr>97117db4-c98f-479f-aab1-7e77dc835a20</vt:lpwstr>
  </property>
  <property fmtid="{D5CDD505-2E9C-101B-9397-08002B2CF9AE}" pid="92" name="ExternalReferences">
    <vt:lpwstr/>
  </property>
  <property fmtid="{D5CDD505-2E9C-101B-9397-08002B2CF9AE}" pid="93" name="ValidForOrganization">
    <vt:lpwstr>20;#Porsgrunn|dbda0686-9de9-4c22-b974-b2de0cf7e153</vt:lpwstr>
  </property>
  <property fmtid="{D5CDD505-2E9C-101B-9397-08002B2CF9AE}" pid="94" name="OwnedByOrganization">
    <vt:lpwstr>23;#Rostock|1d487d38-de2a-44c4-afa8-9fc203905b96</vt:lpwstr>
  </property>
  <property fmtid="{D5CDD505-2E9C-101B-9397-08002B2CF9AE}" pid="95" name="ValidForFacility">
    <vt:lpwstr>46;#Yara Porsgrunn|aa03bb2e-ba63-4150-8d2e-7e65deeb8394</vt:lpwstr>
  </property>
  <property fmtid="{D5CDD505-2E9C-101B-9397-08002B2CF9AE}" pid="96" name="RelevantForProcesses">
    <vt:lpwstr/>
  </property>
  <property fmtid="{D5CDD505-2E9C-101B-9397-08002B2CF9AE}" pid="97" name="QMSCategory">
    <vt:lpwstr/>
  </property>
  <property fmtid="{D5CDD505-2E9C-101B-9397-08002B2CF9AE}" pid="98" name="QMSLanguage">
    <vt:lpwstr>4;#English|eee7a28c-5923-42f2-b034-3177ae0fb077</vt:lpwstr>
  </property>
  <property fmtid="{D5CDD505-2E9C-101B-9397-08002B2CF9AE}" pid="99" name="InformationClassification">
    <vt:lpwstr>5;#Internal|8d0bf247-e111-4539-9347-43011421bfa3</vt:lpwstr>
  </property>
  <property fmtid="{D5CDD505-2E9C-101B-9397-08002B2CF9AE}" pid="100" name="DocumentType">
    <vt:lpwstr>27;#Attachment|32f2a6b5-6713-48ab-a192-ee5845d0dd65</vt:lpwstr>
  </property>
  <property fmtid="{D5CDD505-2E9C-101B-9397-08002B2CF9AE}" pid="101" name="RelevantForRoles">
    <vt:lpwstr/>
  </property>
  <property fmtid="{D5CDD505-2E9C-101B-9397-08002B2CF9AE}" pid="102" name="RelevantForJobFamily">
    <vt:lpwstr/>
  </property>
  <property fmtid="{D5CDD505-2E9C-101B-9397-08002B2CF9AE}" pid="103" name="YMSValidForFacility">
    <vt:lpwstr>8;#Hamburg|f2b2684b-83a0-45c9-84aa-bda8a8f44542</vt:lpwstr>
  </property>
  <property fmtid="{D5CDD505-2E9C-101B-9397-08002B2CF9AE}" pid="104" name="YMSExternalReferences">
    <vt:lpwstr/>
  </property>
  <property fmtid="{D5CDD505-2E9C-101B-9397-08002B2CF9AE}" pid="105" name="YMSDocumentType">
    <vt:lpwstr>9;#Data sheet|8d5d519a-4fd9-474c-8538-4499c8363a88</vt:lpwstr>
  </property>
  <property fmtid="{D5CDD505-2E9C-101B-9397-08002B2CF9AE}" pid="106" name="YMSValidForOrganization">
    <vt:lpwstr>7;#Rostock|1d487d38-de2a-44c4-afa8-9fc203905b96</vt:lpwstr>
  </property>
  <property fmtid="{D5CDD505-2E9C-101B-9397-08002B2CF9AE}" pid="107" name="YMSOwnedByOrganization">
    <vt:lpwstr>7;#Maintenance|9da00304-9a5d-4b93-b7ae-75fac7e5e748</vt:lpwstr>
  </property>
  <property fmtid="{D5CDD505-2E9C-101B-9397-08002B2CF9AE}" pid="108" name="YMSLanguage">
    <vt:lpwstr>14;#Norwegian|a797c4cb-7e1f-4d1d-aa7c-6dd6501a9c29</vt:lpwstr>
  </property>
  <property fmtid="{D5CDD505-2E9C-101B-9397-08002B2CF9AE}" pid="109" name="YMSCategory">
    <vt:lpwstr/>
  </property>
  <property fmtid="{D5CDD505-2E9C-101B-9397-08002B2CF9AE}" pid="110" name="YMSRelevantForProcesses">
    <vt:lpwstr>41;#HESQ|5b64083c-34d4-4f70-81ab-5bc706e394e9</vt:lpwstr>
  </property>
  <property fmtid="{D5CDD505-2E9C-101B-9397-08002B2CF9AE}" pid="111" name="YMSInformationClassification">
    <vt:lpwstr>5;#Internal|8d0bf247-e111-4539-9347-43011421bfa3</vt:lpwstr>
  </property>
  <property fmtid="{D5CDD505-2E9C-101B-9397-08002B2CF9AE}" pid="112" name="SharedWithUsers">
    <vt:lpwstr>33;#Sveinung Riis</vt:lpwstr>
  </property>
  <property fmtid="{D5CDD505-2E9C-101B-9397-08002B2CF9AE}" pid="113" name="MediaServiceImageTags">
    <vt:lpwstr/>
  </property>
  <property fmtid="{D5CDD505-2E9C-101B-9397-08002B2CF9AE}" pid="114" name="_Level">
    <vt:i4>1</vt:i4>
  </property>
  <property fmtid="{D5CDD505-2E9C-101B-9397-08002B2CF9AE}" pid="115" name="_UIVersion">
    <vt:i4>1536</vt:i4>
  </property>
  <property fmtid="{D5CDD505-2E9C-101B-9397-08002B2CF9AE}" pid="116" name="_UIVersionString">
    <vt:lpwstr>3.0</vt:lpwstr>
  </property>
  <property fmtid="{D5CDD505-2E9C-101B-9397-08002B2CF9AE}" pid="117" name="AppEditor">
    <vt:lpwstr>64</vt:lpwstr>
  </property>
</Properties>
</file>